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7777" w14:textId="42B9B530" w:rsidR="008C3D6F" w:rsidRPr="00207615" w:rsidRDefault="008C3D6F" w:rsidP="008C3D6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230</w:t>
      </w:r>
      <w:r w:rsidR="00095947">
        <w:rPr>
          <w:rFonts w:cs="Arial"/>
          <w:sz w:val="24"/>
          <w:szCs w:val="24"/>
        </w:rPr>
        <w:t>5672</w:t>
      </w:r>
    </w:p>
    <w:p w14:paraId="533CCA26" w14:textId="77777777" w:rsidR="008C3D6F" w:rsidRPr="00C51EC1" w:rsidRDefault="008C3D6F" w:rsidP="008C3D6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Apr 17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1C888B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5E34">
        <w:rPr>
          <w:rFonts w:ascii="Arial" w:hAnsi="Arial"/>
          <w:sz w:val="24"/>
          <w:lang w:val="en-US"/>
        </w:rPr>
        <w:t>5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EC5389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1R</w:t>
      </w:r>
      <w:r w:rsidR="00F442AF">
        <w:rPr>
          <w:rFonts w:ascii="Arial" w:hAnsi="Arial"/>
          <w:sz w:val="24"/>
          <w:lang w:val="en-US"/>
        </w:rPr>
        <w:t>x</w:t>
      </w:r>
      <w:r w:rsidR="00701157">
        <w:rPr>
          <w:rFonts w:ascii="Arial" w:hAnsi="Arial"/>
          <w:sz w:val="24"/>
          <w:lang w:val="en-US"/>
        </w:rPr>
        <w:t xml:space="preserve"> RedCap </w:t>
      </w:r>
      <w:r w:rsidR="00930FAB">
        <w:rPr>
          <w:rFonts w:ascii="Arial" w:hAnsi="Arial"/>
          <w:sz w:val="24"/>
          <w:lang w:val="en-US"/>
        </w:rPr>
        <w:t>UEs</w:t>
      </w:r>
      <w:r w:rsidR="00701157">
        <w:rPr>
          <w:rFonts w:ascii="Arial" w:hAnsi="Arial"/>
          <w:sz w:val="24"/>
          <w:lang w:val="en-US"/>
        </w:rPr>
        <w:t xml:space="preserve"> without frequency hopping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176D73D0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agree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DC6D23">
        <w:rPr>
          <w:sz w:val="22"/>
          <w:szCs w:val="22"/>
          <w:lang w:val="en-US"/>
        </w:rPr>
        <w:t>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a first round of simulations </w:t>
      </w:r>
      <w:r w:rsidR="002E0C0A">
        <w:rPr>
          <w:sz w:val="22"/>
          <w:szCs w:val="22"/>
          <w:lang w:val="en-US"/>
        </w:rPr>
        <w:t>of PRS</w:t>
      </w:r>
      <w:r w:rsidR="00E045A7">
        <w:rPr>
          <w:sz w:val="22"/>
          <w:szCs w:val="22"/>
          <w:lang w:val="en-US"/>
        </w:rPr>
        <w:t xml:space="preserve"> measurement accuracy</w:t>
      </w:r>
      <w:r w:rsidR="002E0C0A">
        <w:rPr>
          <w:sz w:val="22"/>
          <w:szCs w:val="22"/>
          <w:lang w:val="en-US"/>
        </w:rPr>
        <w:t xml:space="preserve"> for 1Rx RedCap UEs</w:t>
      </w:r>
      <w:r w:rsidR="00E045A7">
        <w:rPr>
          <w:sz w:val="22"/>
          <w:szCs w:val="22"/>
          <w:lang w:val="en-US"/>
        </w:rPr>
        <w:t xml:space="preserve"> with</w:t>
      </w:r>
      <w:r w:rsidR="00930FAB">
        <w:rPr>
          <w:sz w:val="22"/>
          <w:szCs w:val="22"/>
          <w:lang w:val="en-US"/>
        </w:rPr>
        <w:t xml:space="preserve">out frequency hopping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preliminary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46B9C">
        <w:rPr>
          <w:sz w:val="22"/>
          <w:szCs w:val="22"/>
          <w:lang w:val="en-US"/>
        </w:rPr>
        <w:t>: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0D7F52CE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2D765A3B" w14:textId="032C9442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Simulation results for UE Rx-Tx time difference</w:t>
      </w:r>
    </w:p>
    <w:p w14:paraId="255568D2" w14:textId="7F0BB087" w:rsidR="00494CDB" w:rsidRPr="00494CDB" w:rsidRDefault="00494CDB" w:rsidP="00494CDB">
      <w:pPr>
        <w:rPr>
          <w:lang w:val="en-US" w:eastAsia="zh-CN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8B3B5B" w:rsidRPr="004E4BE5" w14:paraId="08136931" w14:textId="77777777" w:rsidTr="009F63D9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04FB" w14:textId="77777777" w:rsidR="008B3B5B" w:rsidRPr="004E4BE5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D63" w14:textId="77777777" w:rsidR="008B3B5B" w:rsidRPr="004E4BE5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EE65" w14:textId="223A21CC" w:rsidR="008B3B5B" w:rsidRPr="004E4BE5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3A7B" w14:textId="77777777" w:rsidR="008B3B5B" w:rsidRPr="004E4BE5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DD0" w14:textId="378F128A" w:rsidR="008B3B5B" w:rsidRPr="004E4BE5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1E3E7" w14:textId="6FC3B66A" w:rsidR="008B3B5B" w:rsidRDefault="008B3B5B" w:rsidP="004E4B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91892" w14:textId="3D54BB6A" w:rsidR="008B3B5B" w:rsidRDefault="008B3B5B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F360" w14:textId="36B4EF32" w:rsidR="008B3B5B" w:rsidRPr="004E4BE5" w:rsidRDefault="008B3B5B" w:rsidP="0094612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8B3B5B" w:rsidRPr="004E4BE5" w14:paraId="4CC2AF00" w14:textId="77777777" w:rsidTr="008353BF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2EE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543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DE78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76B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0E4D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B0D" w14:textId="77777777" w:rsidR="008B3B5B" w:rsidRPr="004E4BE5" w:rsidRDefault="008B3B5B" w:rsidP="004E4BE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CBE" w14:textId="77777777" w:rsidR="008B3B5B" w:rsidRDefault="008B3B5B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6406" w14:textId="01B1C8BE" w:rsidR="008B3B5B" w:rsidRPr="004E4BE5" w:rsidRDefault="008B3B5B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CBC" w14:textId="349B9112" w:rsidR="008B3B5B" w:rsidRPr="004E4BE5" w:rsidRDefault="008B3B5B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383B" w14:textId="132BAD66" w:rsidR="008B3B5B" w:rsidRPr="004E4BE5" w:rsidRDefault="008B3B5B" w:rsidP="0003666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B57149" w:rsidRPr="004E4BE5" w14:paraId="3790B227" w14:textId="77777777" w:rsidTr="003D5F75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A911F" w14:textId="37E7E1C0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E2091" w14:textId="3BACE2F7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40708" w14:textId="42FF0A69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EAC20" w14:textId="5E765CA1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E3744" w14:textId="4BE00D9A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B1E44" w14:textId="6D76ADC0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238" w14:textId="374528DB" w:rsidR="00B57149" w:rsidRDefault="00B57149" w:rsidP="00B5714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0C91" w14:textId="6FB20B68" w:rsidR="00B57149" w:rsidRPr="00301D22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E5CD" w14:textId="0C1DDEFD" w:rsidR="00B57149" w:rsidRPr="00301D22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BC1E" w14:textId="318DA57E" w:rsidR="00B57149" w:rsidRPr="00301D22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124</w:t>
            </w:r>
          </w:p>
        </w:tc>
      </w:tr>
      <w:tr w:rsidR="00B57149" w:rsidRPr="004E4BE5" w14:paraId="2306BF4E" w14:textId="77777777" w:rsidTr="008353BF">
        <w:trPr>
          <w:trHeight w:val="30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7BEB" w14:textId="77777777" w:rsidR="00B57149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A923" w14:textId="77777777" w:rsidR="00B57149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D511E" w14:textId="77777777" w:rsidR="00B57149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EF3" w14:textId="77777777" w:rsidR="00B57149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AE47" w14:textId="77777777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B701" w14:textId="77777777" w:rsidR="00B57149" w:rsidRPr="004E4BE5" w:rsidRDefault="00B57149" w:rsidP="00B5714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61B" w14:textId="733D1C3E" w:rsidR="00B57149" w:rsidRDefault="00B57149" w:rsidP="00B5714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79B3" w14:textId="3FA329A8" w:rsidR="00B57149" w:rsidRPr="00301D22" w:rsidRDefault="00B57149" w:rsidP="00B5714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CE26" w14:textId="228181D2" w:rsidR="00B57149" w:rsidRPr="00301D22" w:rsidRDefault="00B57149" w:rsidP="00B5714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670A" w14:textId="7E6E773F" w:rsidR="00B57149" w:rsidRPr="00301D22" w:rsidRDefault="00B57149" w:rsidP="00B5714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121</w:t>
            </w:r>
          </w:p>
        </w:tc>
      </w:tr>
      <w:tr w:rsidR="009F63D9" w:rsidRPr="004E4BE5" w14:paraId="2200D135" w14:textId="77777777" w:rsidTr="00131F24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12323" w14:textId="77777777" w:rsidR="009F63D9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DD37D" w14:textId="0B4E2780" w:rsidR="009F63D9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7356E" w14:textId="77777777" w:rsidR="009F63D9" w:rsidRPr="004E4BE5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9A0B0" w14:textId="14DFF904" w:rsidR="009F63D9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67725" w14:textId="1A61EA8B" w:rsidR="009F63D9" w:rsidRPr="004E4BE5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5C659" w14:textId="396F8C4C" w:rsidR="009F63D9" w:rsidRPr="004E4BE5" w:rsidRDefault="009F63D9" w:rsidP="00F07E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07F" w14:textId="0A7169B1" w:rsidR="009F63D9" w:rsidRDefault="009F63D9" w:rsidP="00F07E7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FA34" w14:textId="72891AD6" w:rsidR="009F63D9" w:rsidRPr="00B85105" w:rsidRDefault="009F63D9" w:rsidP="00F07E7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5105">
              <w:rPr>
                <w:rFonts w:ascii="Calibri" w:hAnsi="Calibri" w:cs="Calibri"/>
                <w:sz w:val="22"/>
                <w:szCs w:val="22"/>
              </w:rPr>
              <w:t>5</w:t>
            </w:r>
            <w:r w:rsidR="00B85105" w:rsidRPr="00B8510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DBB" w14:textId="6F9288FC" w:rsidR="009F63D9" w:rsidRPr="00B85105" w:rsidRDefault="009F63D9" w:rsidP="00F07E7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5105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2DE6" w14:textId="50355598" w:rsidR="009F63D9" w:rsidRPr="00266820" w:rsidRDefault="00266820" w:rsidP="00F07E7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6820"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</w:tr>
      <w:tr w:rsidR="00AE60CD" w:rsidRPr="004E4BE5" w14:paraId="566B7058" w14:textId="77777777" w:rsidTr="008353BF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BA79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A732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B1117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76B8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91A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F8D1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C9E" w14:textId="3BF065D2" w:rsidR="00AE60CD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32C1" w14:textId="340DCDC5" w:rsidR="00AE60CD" w:rsidRPr="00B85105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5105">
              <w:rPr>
                <w:rFonts w:ascii="Calibri" w:hAnsi="Calibri" w:cs="Calibri"/>
                <w:sz w:val="22"/>
                <w:szCs w:val="22"/>
              </w:rPr>
              <w:t>5</w:t>
            </w:r>
            <w:r w:rsidR="00B85105" w:rsidRPr="00B8510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053B" w14:textId="43E4154F" w:rsidR="00AE60CD" w:rsidRPr="00B85105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5105">
              <w:rPr>
                <w:rFonts w:ascii="Calibri" w:hAnsi="Calibri" w:cs="Calibri"/>
                <w:sz w:val="22"/>
                <w:szCs w:val="22"/>
              </w:rPr>
              <w:t>5</w:t>
            </w:r>
            <w:r w:rsidR="00B85105" w:rsidRPr="00B8510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0A8" w14:textId="04A9F515" w:rsidR="00AE60CD" w:rsidRPr="00266820" w:rsidRDefault="008810A9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6820">
              <w:rPr>
                <w:rFonts w:ascii="Calibri" w:hAnsi="Calibri" w:cs="Calibri"/>
                <w:sz w:val="22"/>
                <w:szCs w:val="22"/>
              </w:rPr>
              <w:t>5</w:t>
            </w:r>
            <w:r w:rsidR="00266820" w:rsidRPr="0026682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AE60CD" w:rsidRPr="004E4BE5" w14:paraId="2336DBA2" w14:textId="77777777" w:rsidTr="00275466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91CB5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F2C09" w14:textId="3B9ADB9B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93EC4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9DBD1" w14:textId="19578E23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2A903" w14:textId="3EC222F8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8186" w14:textId="38C44A01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AF2" w14:textId="107EFDD0" w:rsidR="00AE60CD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DCAE" w14:textId="7EB7A5D7" w:rsidR="00AE60CD" w:rsidRPr="00C428FC" w:rsidRDefault="00C428FC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28FC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C15F" w14:textId="0C82B99D" w:rsidR="00AE60CD" w:rsidRPr="00C428FC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28FC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4244" w14:textId="78405A2A" w:rsidR="00AE60CD" w:rsidRPr="00C809B6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09B6"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  <w:r w:rsidR="00C809B6" w:rsidRPr="00C809B6"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</w:tr>
      <w:tr w:rsidR="00AE60CD" w:rsidRPr="004E4BE5" w14:paraId="6B608EFC" w14:textId="77777777" w:rsidTr="008353BF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7DC76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66C5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6D7A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E052" w14:textId="77777777" w:rsidR="00AE60CD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57E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CEB5" w14:textId="77777777" w:rsidR="00AE60CD" w:rsidRPr="004E4BE5" w:rsidRDefault="00AE60CD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B9F" w14:textId="72DBC3D7" w:rsidR="00AE60CD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BA03" w14:textId="6410A741" w:rsidR="00AE60CD" w:rsidRPr="00C428FC" w:rsidRDefault="00C428FC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28FC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122" w14:textId="4FF9ADE5" w:rsidR="00AE60CD" w:rsidRPr="00C428FC" w:rsidRDefault="00AE60CD" w:rsidP="00AE60C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28FC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A2DB" w14:textId="105EC446" w:rsidR="00AE60CD" w:rsidRPr="00C809B6" w:rsidRDefault="009B5AEC" w:rsidP="00AE60C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C809B6">
              <w:rPr>
                <w:rFonts w:ascii="Calibri" w:eastAsia="Times New Roman" w:hAnsi="Calibri" w:cs="Calibri"/>
                <w:sz w:val="22"/>
                <w:szCs w:val="22"/>
              </w:rPr>
              <w:t>31</w:t>
            </w:r>
          </w:p>
        </w:tc>
      </w:tr>
      <w:tr w:rsidR="008F0D9E" w:rsidRPr="004E4BE5" w14:paraId="19AC8611" w14:textId="77777777" w:rsidTr="00E420C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2B716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69DFC" w14:textId="413D9771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7A1F7" w14:textId="4E2884AB" w:rsidR="008F0D9E" w:rsidRPr="004E4BE5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D5D44" w14:textId="6D985DA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FE00E" w14:textId="4039438C" w:rsidR="008F0D9E" w:rsidRPr="004E4BE5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35792" w14:textId="1A2EB6C2" w:rsidR="008F0D9E" w:rsidRPr="004E4BE5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613" w14:textId="6187E4AA" w:rsidR="008F0D9E" w:rsidRDefault="008F0D9E" w:rsidP="008F0D9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57C0" w14:textId="61B74B09" w:rsidR="008F0D9E" w:rsidRPr="00111F1D" w:rsidRDefault="008F0D9E" w:rsidP="008F0D9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72E" w14:textId="0D50741C" w:rsidR="008F0D9E" w:rsidRPr="00111F1D" w:rsidRDefault="008F0D9E" w:rsidP="008F0D9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6ECE" w14:textId="5B99AE7F" w:rsidR="008F0D9E" w:rsidRPr="00111F1D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</w:tr>
      <w:tr w:rsidR="008F0D9E" w:rsidRPr="004E4BE5" w14:paraId="2C15E3E7" w14:textId="77777777" w:rsidTr="00E420C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DFFB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7920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78B68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D2E6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8B48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3F2B" w14:textId="77777777" w:rsidR="008F0D9E" w:rsidRDefault="008F0D9E" w:rsidP="008F0D9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1AF" w14:textId="355C3EFA" w:rsidR="008F0D9E" w:rsidRDefault="008F0D9E" w:rsidP="008F0D9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D0FB" w14:textId="66662B4E" w:rsidR="008F0D9E" w:rsidRPr="00111F1D" w:rsidRDefault="008F0D9E" w:rsidP="008F0D9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EED2" w14:textId="059D9967" w:rsidR="008F0D9E" w:rsidRPr="00111F1D" w:rsidRDefault="008F0D9E" w:rsidP="008F0D9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CC9F" w14:textId="0DD77ED4" w:rsidR="008F0D9E" w:rsidRPr="00111F1D" w:rsidRDefault="008F0D9E" w:rsidP="008F0D9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</w:tr>
      <w:tr w:rsidR="00A461BA" w:rsidRPr="004E4BE5" w14:paraId="5820D069" w14:textId="77777777" w:rsidTr="00E96811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81AE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1B8AA" w14:textId="3A08E4B3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64465" w14:textId="77777777" w:rsidR="00A461BA" w:rsidRPr="004E4BE5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AD373" w14:textId="075AC4B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EA6E2" w14:textId="7F69D574" w:rsidR="00A461BA" w:rsidRPr="004E4BE5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53094" w14:textId="0D25EE72" w:rsidR="00A461BA" w:rsidRPr="004E4BE5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20F4" w14:textId="2EE8C1E8" w:rsidR="00A461BA" w:rsidRDefault="00A461BA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56A4" w14:textId="762E6F1F" w:rsidR="00A461BA" w:rsidRPr="00431F4D" w:rsidRDefault="00A461BA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t>2</w:t>
            </w:r>
            <w:r w:rsidR="00070763" w:rsidRPr="00431F4D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7FE3" w14:textId="5278A98A" w:rsidR="00A461BA" w:rsidRPr="00431F4D" w:rsidRDefault="00A461BA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E4AE" w14:textId="403B4E3F" w:rsidR="00A461BA" w:rsidRPr="008A6AC0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8A6AC0">
              <w:rPr>
                <w:rFonts w:ascii="Calibri" w:hAnsi="Calibri" w:cs="Calibri"/>
                <w:sz w:val="22"/>
                <w:szCs w:val="22"/>
              </w:rPr>
              <w:t>3</w:t>
            </w:r>
            <w:r w:rsidR="008A6AC0" w:rsidRPr="008A6AC0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A461BA" w:rsidRPr="004E4BE5" w14:paraId="1C32FF6D" w14:textId="77777777" w:rsidTr="00E96811">
        <w:trPr>
          <w:trHeight w:val="302"/>
        </w:trPr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984C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58AD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C01B" w14:textId="77777777" w:rsidR="00A461BA" w:rsidRPr="004E4BE5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527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10F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8C4" w14:textId="77777777" w:rsidR="00A461BA" w:rsidRDefault="00A461BA" w:rsidP="00A461B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249" w14:textId="3263A6E4" w:rsidR="00A461BA" w:rsidRDefault="00A461BA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55E" w14:textId="72793E75" w:rsidR="00A461BA" w:rsidRPr="00431F4D" w:rsidRDefault="007F14FF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t>2</w:t>
            </w:r>
            <w:r w:rsidR="00070763" w:rsidRPr="00431F4D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1BC" w14:textId="647C4563" w:rsidR="00A461BA" w:rsidRPr="00431F4D" w:rsidRDefault="007F14FF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3A4A" w14:textId="2AFF0A43" w:rsidR="00A461BA" w:rsidRPr="008A6AC0" w:rsidRDefault="005D58EC" w:rsidP="00A461B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6AC0">
              <w:rPr>
                <w:rFonts w:ascii="Calibri" w:hAnsi="Calibri" w:cs="Calibri"/>
                <w:sz w:val="22"/>
                <w:szCs w:val="22"/>
              </w:rPr>
              <w:t>3</w:t>
            </w:r>
            <w:r w:rsidR="008A6AC0" w:rsidRPr="008A6AC0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</w:tbl>
    <w:p w14:paraId="6F619070" w14:textId="7C1F3E8F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</w:p>
    <w:p w14:paraId="3DA3846C" w14:textId="77777777" w:rsidR="00E10782" w:rsidRPr="00E10782" w:rsidRDefault="00E10782" w:rsidP="00E10782"/>
    <w:p w14:paraId="5814457F" w14:textId="21DE6D59" w:rsidR="00F967AA" w:rsidRDefault="00F967AA">
      <w:pPr>
        <w:spacing w:after="0"/>
        <w:rPr>
          <w:lang w:val="en-US" w:eastAsia="zh-CN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B7238E" w:rsidRPr="004E4BE5" w14:paraId="35E1EA4B" w14:textId="77777777" w:rsidTr="00F967AA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A5B9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8566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4FB3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8853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D38F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6F516" w14:textId="77777777" w:rsidR="00B7238E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F0A73" w14:textId="6D5FE9F5" w:rsidR="00B7238E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0231" w14:textId="36A98C7B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B7238E" w:rsidRPr="004E4BE5" w14:paraId="294A2EC7" w14:textId="77777777" w:rsidTr="00F967AA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0694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329C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5228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86F3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D784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87A" w14:textId="77777777" w:rsidR="00B7238E" w:rsidRPr="004E4BE5" w:rsidRDefault="00B7238E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5B1" w14:textId="77777777" w:rsidR="00B7238E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F53E" w14:textId="38E69BA8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2E5C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22EF" w14:textId="77777777" w:rsidR="00B7238E" w:rsidRPr="004E4BE5" w:rsidRDefault="00B7238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130872" w:rsidRPr="004E4BE5" w14:paraId="1E2AC5C8" w14:textId="77777777" w:rsidTr="005F6851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1425D" w14:textId="40F06631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BBADB" w14:textId="5DCF3C88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C51ED" w14:textId="54C695B0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FE04C" w14:textId="252AAF2B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C6601" w14:textId="0F9A7652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F626" w14:textId="7CA78B2A" w:rsidR="00130872" w:rsidRPr="004E4BE5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E35A" w14:textId="0EE1F435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FC13" w14:textId="7C5CAED2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50CC" w14:textId="763DF5EF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9187" w14:textId="175C6AA4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31</w:t>
            </w:r>
          </w:p>
        </w:tc>
      </w:tr>
      <w:tr w:rsidR="00130872" w:rsidRPr="004E4BE5" w14:paraId="4CBB7221" w14:textId="77777777" w:rsidTr="00602126">
        <w:trPr>
          <w:trHeight w:val="30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DA43D" w14:textId="77777777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84A9" w14:textId="77777777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32B2" w14:textId="77777777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E57" w14:textId="77777777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183" w14:textId="77777777" w:rsidR="00130872" w:rsidRPr="0034449B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C105" w14:textId="77777777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9A8" w14:textId="0D625399" w:rsidR="00130872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AEC0" w14:textId="26E99BC9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B17" w14:textId="0453F605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CE69" w14:textId="5B93F089" w:rsidR="00130872" w:rsidRPr="00111F1D" w:rsidRDefault="00130872" w:rsidP="0013087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</w:tr>
      <w:tr w:rsidR="00923F95" w:rsidRPr="004E4BE5" w14:paraId="74D46AD9" w14:textId="77777777" w:rsidTr="00ED387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2460C" w14:textId="77777777" w:rsidR="00923F9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623A3" w14:textId="1376ADBD" w:rsidR="00923F9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1DF8E" w14:textId="77777777" w:rsidR="00923F95" w:rsidRPr="004E4BE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A4565" w14:textId="0B1CD85C" w:rsidR="00923F9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5025F" w14:textId="126A69AA" w:rsidR="00923F95" w:rsidRPr="004E4BE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89F59" w14:textId="0148BBBA" w:rsidR="00923F95" w:rsidRPr="004E4BE5" w:rsidRDefault="00923F95" w:rsidP="00923F9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5B1" w14:textId="102DCCDB" w:rsidR="00923F95" w:rsidRDefault="00923F95" w:rsidP="00923F9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F2F2" w14:textId="30F2B1CD" w:rsidR="00923F95" w:rsidRPr="003D19A2" w:rsidRDefault="00923F95" w:rsidP="00923F9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19A2">
              <w:rPr>
                <w:rFonts w:ascii="Calibri" w:hAnsi="Calibri" w:cs="Calibri"/>
                <w:sz w:val="22"/>
                <w:szCs w:val="22"/>
              </w:rPr>
              <w:t>1</w:t>
            </w:r>
            <w:r w:rsidR="003D19A2" w:rsidRPr="003D19A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10C" w14:textId="1CE420C5" w:rsidR="00923F95" w:rsidRPr="003D19A2" w:rsidRDefault="00923F95" w:rsidP="00923F9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19A2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B8C0" w14:textId="468C39CF" w:rsidR="00923F95" w:rsidRPr="00B3358B" w:rsidRDefault="00923F95" w:rsidP="00923F9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58B">
              <w:rPr>
                <w:rFonts w:ascii="Calibri" w:hAnsi="Calibri" w:cs="Calibri"/>
                <w:sz w:val="22"/>
                <w:szCs w:val="22"/>
              </w:rPr>
              <w:t>1</w:t>
            </w:r>
            <w:r w:rsidR="003143BB" w:rsidRPr="00B3358B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6059D1" w:rsidRPr="004E4BE5" w14:paraId="20654BB8" w14:textId="77777777" w:rsidTr="008B438C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83023" w14:textId="77777777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7046" w14:textId="77777777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2B29" w14:textId="77777777" w:rsidR="006059D1" w:rsidRPr="004E4BE5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95F2" w14:textId="77777777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46C" w14:textId="77777777" w:rsidR="006059D1" w:rsidRPr="0034449B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2CDC" w14:textId="77777777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B2E" w14:textId="4818B0D8" w:rsidR="006059D1" w:rsidRDefault="006059D1" w:rsidP="006059D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3ACF" w14:textId="1A68A208" w:rsidR="006059D1" w:rsidRPr="003D19A2" w:rsidRDefault="006059D1" w:rsidP="006059D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19A2">
              <w:rPr>
                <w:rFonts w:ascii="Calibri" w:hAnsi="Calibri" w:cs="Calibri"/>
                <w:sz w:val="22"/>
                <w:szCs w:val="22"/>
              </w:rPr>
              <w:t>1</w:t>
            </w:r>
            <w:r w:rsidR="003D19A2" w:rsidRPr="003D19A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DDDC" w14:textId="0CB84F37" w:rsidR="006059D1" w:rsidRPr="003D19A2" w:rsidRDefault="006059D1" w:rsidP="006059D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19A2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FF6A" w14:textId="67709C28" w:rsidR="006059D1" w:rsidRPr="00B3358B" w:rsidRDefault="00F81CF8" w:rsidP="006059D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358B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6059D1" w:rsidRPr="004E4BE5" w14:paraId="3C686582" w14:textId="77777777" w:rsidTr="00F967AA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0384" w14:textId="77777777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9C05" w14:textId="3965C569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4715" w14:textId="77777777" w:rsidR="006059D1" w:rsidRPr="004E4BE5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D3E" w14:textId="60000F3F" w:rsidR="006059D1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1B5" w14:textId="5D3CBBAA" w:rsidR="006059D1" w:rsidRPr="004E4BE5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CBBB" w14:textId="391CADE0" w:rsidR="006059D1" w:rsidRPr="004E4BE5" w:rsidRDefault="006059D1" w:rsidP="006059D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6C8" w14:textId="77777777" w:rsidR="006059D1" w:rsidRDefault="006059D1" w:rsidP="006059D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0DE" w14:textId="00BE2131" w:rsidR="006059D1" w:rsidRPr="00B75287" w:rsidRDefault="006059D1" w:rsidP="006059D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8E8" w14:textId="15DF4715" w:rsidR="006059D1" w:rsidRPr="00B75287" w:rsidRDefault="006059D1" w:rsidP="006059D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5855" w14:textId="7BAC239D" w:rsidR="006059D1" w:rsidRPr="00B75287" w:rsidRDefault="006059D1" w:rsidP="006059D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859AC" w:rsidRPr="004E4BE5" w14:paraId="6FED42ED" w14:textId="77777777" w:rsidTr="00027C11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B01A6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AF37B" w14:textId="726A622C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B75AC" w14:textId="53D798E5" w:rsidR="005859AC" w:rsidRPr="004E4BE5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E25F8" w14:textId="65D41BC3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376CE" w14:textId="6BCF7CA2" w:rsidR="005859AC" w:rsidRPr="004E4BE5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1A343" w14:textId="58E2CE78" w:rsidR="005859AC" w:rsidRPr="004E4BE5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9C4E" w14:textId="5EECED0D" w:rsidR="005859AC" w:rsidRDefault="005859AC" w:rsidP="005859A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6CB" w14:textId="075CBB82" w:rsidR="005859AC" w:rsidRPr="00111F1D" w:rsidRDefault="005859AC" w:rsidP="005859AC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1157" w14:textId="017B9DB1" w:rsidR="005859AC" w:rsidRPr="00111F1D" w:rsidRDefault="005859AC" w:rsidP="005859AC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70B" w14:textId="5D2AA332" w:rsidR="005859AC" w:rsidRPr="00111F1D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15</w:t>
            </w:r>
          </w:p>
        </w:tc>
      </w:tr>
      <w:tr w:rsidR="005859AC" w:rsidRPr="004E4BE5" w14:paraId="78842D1B" w14:textId="77777777" w:rsidTr="00027C11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D6AC3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92A8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80C5F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9472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DAC" w14:textId="77777777" w:rsidR="005859AC" w:rsidRPr="0034449B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BB87" w14:textId="77777777" w:rsidR="005859AC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767" w14:textId="424EF153" w:rsidR="005859AC" w:rsidRDefault="005859AC" w:rsidP="005859A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4979" w14:textId="34A2676A" w:rsidR="005859AC" w:rsidRPr="00111F1D" w:rsidRDefault="005859AC" w:rsidP="005859AC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37E" w14:textId="4AE3944C" w:rsidR="005859AC" w:rsidRPr="00111F1D" w:rsidRDefault="005859AC" w:rsidP="005859AC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5F20" w14:textId="4949664F" w:rsidR="005859AC" w:rsidRPr="00111F1D" w:rsidRDefault="005859AC" w:rsidP="005859A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15</w:t>
            </w:r>
          </w:p>
        </w:tc>
      </w:tr>
      <w:tr w:rsidR="007A45E5" w:rsidRPr="004E4BE5" w14:paraId="6AA302AF" w14:textId="77777777" w:rsidTr="00DD7551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D6772" w14:textId="77777777" w:rsidR="007A45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6693C" w14:textId="79435A08" w:rsidR="007A45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277F" w14:textId="77777777" w:rsidR="007A45E5" w:rsidRPr="004E4B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800FC" w14:textId="2197C40E" w:rsidR="007A45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B930" w14:textId="4B42737E" w:rsidR="007A45E5" w:rsidRPr="004E4B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20CE" w14:textId="1C5B8B69" w:rsidR="007A45E5" w:rsidRPr="004E4BE5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931" w14:textId="698CE2AE" w:rsidR="007A45E5" w:rsidRDefault="007A45E5" w:rsidP="007A45E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BC8" w14:textId="3703A2F6" w:rsidR="007A45E5" w:rsidRPr="00014562" w:rsidRDefault="007A45E5" w:rsidP="007A45E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56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B58B" w14:textId="5075FB71" w:rsidR="007A45E5" w:rsidRPr="00014562" w:rsidRDefault="007A45E5" w:rsidP="007A45E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56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FD2" w14:textId="59635241" w:rsidR="007A45E5" w:rsidRPr="00E27C9B" w:rsidRDefault="007A45E5" w:rsidP="007A45E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27C9B"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  <w:tr w:rsidR="007177F9" w:rsidRPr="004E4BE5" w14:paraId="2EE51A74" w14:textId="77777777" w:rsidTr="00DD7551">
        <w:trPr>
          <w:trHeight w:val="302"/>
        </w:trPr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818" w14:textId="77777777" w:rsidR="007177F9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24F9" w14:textId="77777777" w:rsidR="007177F9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FA5" w14:textId="77777777" w:rsidR="007177F9" w:rsidRPr="004E4BE5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8F4" w14:textId="77777777" w:rsidR="007177F9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494" w14:textId="77777777" w:rsidR="007177F9" w:rsidRPr="0034449B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76BD" w14:textId="77777777" w:rsidR="007177F9" w:rsidRDefault="007177F9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363" w14:textId="5CE10BC5" w:rsidR="007177F9" w:rsidRDefault="007177F9" w:rsidP="007177F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5AD" w14:textId="1AD088EB" w:rsidR="007177F9" w:rsidRPr="00014562" w:rsidRDefault="007177F9" w:rsidP="007177F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56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6073" w14:textId="4D21650E" w:rsidR="007177F9" w:rsidRPr="00014562" w:rsidRDefault="007177F9" w:rsidP="007177F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56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E654" w14:textId="0B70BC41" w:rsidR="007177F9" w:rsidRPr="00E27C9B" w:rsidRDefault="00A20A7E" w:rsidP="007177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27C9B"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</w:tr>
    </w:tbl>
    <w:p w14:paraId="6D3A8CD2" w14:textId="06683644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UE Rx-Tx simulation results </w:t>
      </w:r>
      <w:r w:rsidR="00EE12A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</w:t>
      </w:r>
      <w:r w:rsidR="000E5FEE">
        <w:rPr>
          <w:sz w:val="22"/>
          <w:szCs w:val="22"/>
        </w:rPr>
        <w:t>2 in</w:t>
      </w:r>
      <w:r w:rsidR="00DF4356">
        <w:rPr>
          <w:sz w:val="22"/>
          <w:szCs w:val="22"/>
        </w:rPr>
        <w:t xml:space="preserve"> AWGN</w:t>
      </w:r>
      <w:r w:rsidR="00EE12A1">
        <w:rPr>
          <w:sz w:val="22"/>
          <w:szCs w:val="22"/>
        </w:rPr>
        <w:t>.</w:t>
      </w:r>
    </w:p>
    <w:p w14:paraId="46004075" w14:textId="30E0FE92" w:rsidR="00E10782" w:rsidRDefault="00E10782">
      <w:pPr>
        <w:spacing w:after="0"/>
      </w:pPr>
      <w:r>
        <w:br w:type="page"/>
      </w:r>
    </w:p>
    <w:tbl>
      <w:tblPr>
        <w:tblW w:w="9562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E951AC" w:rsidRPr="004E4BE5" w14:paraId="6A229F63" w14:textId="77777777" w:rsidTr="00555864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5335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02E1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376B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013A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E390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8EED1" w14:textId="77777777" w:rsidR="00E951AC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37BF6" w14:textId="273807D6" w:rsidR="00E951AC" w:rsidRDefault="0029293E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AA28" w14:textId="53538FE1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E951AC" w:rsidRPr="004E4BE5" w14:paraId="22019A1A" w14:textId="77777777" w:rsidTr="00555864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9785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9B24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750A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ECFA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25D7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59D" w14:textId="77777777" w:rsidR="00E951AC" w:rsidRPr="004E4BE5" w:rsidRDefault="00E951A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818" w14:textId="77777777" w:rsidR="00E951AC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3DD4" w14:textId="37466B2C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707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4FA8" w14:textId="77777777" w:rsidR="00E951AC" w:rsidRPr="004E4BE5" w:rsidRDefault="00E951A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CE2C28" w:rsidRPr="004E4BE5" w14:paraId="4B23D533" w14:textId="77777777" w:rsidTr="00832322">
        <w:trPr>
          <w:trHeight w:val="30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1A885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BE53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43EFC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1124E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7FC20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01D88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AC1" w14:textId="726A201D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D64F" w14:textId="757D17A5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3765" w14:textId="5313A415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D4FD" w14:textId="675947FA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735</w:t>
            </w:r>
          </w:p>
        </w:tc>
      </w:tr>
      <w:tr w:rsidR="00CE2C28" w:rsidRPr="004E4BE5" w14:paraId="73ED51DA" w14:textId="77777777" w:rsidTr="00D52939">
        <w:trPr>
          <w:trHeight w:val="30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82E3" w14:textId="77777777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20B1" w14:textId="77777777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2B87" w14:textId="77777777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C05" w14:textId="77777777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B93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957C" w14:textId="77777777" w:rsidR="00CE2C28" w:rsidRPr="004E4BE5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325" w14:textId="6C5EE58E" w:rsidR="00CE2C28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87E7" w14:textId="0051A036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6B02" w14:textId="6A756F36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E726" w14:textId="28C9611E" w:rsidR="00CE2C28" w:rsidRPr="00111F1D" w:rsidRDefault="00CE2C28" w:rsidP="00CE2C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167</w:t>
            </w:r>
          </w:p>
        </w:tc>
      </w:tr>
      <w:tr w:rsidR="00555864" w:rsidRPr="004E4BE5" w14:paraId="713613E6" w14:textId="77777777" w:rsidTr="004A3ADD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6DB52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8B1CD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9FD96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1D7D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20E85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3AA15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B383" w14:textId="08519F8A" w:rsidR="00555864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B016" w14:textId="51C5A57F" w:rsidR="00555864" w:rsidRPr="000F03B0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F03B0">
              <w:rPr>
                <w:rFonts w:ascii="Calibri" w:hAnsi="Calibri" w:cs="Calibri"/>
                <w:sz w:val="22"/>
                <w:szCs w:val="22"/>
              </w:rPr>
              <w:t>1</w:t>
            </w:r>
            <w:r w:rsidR="000F03B0" w:rsidRPr="000F03B0">
              <w:rPr>
                <w:rFonts w:ascii="Calibri" w:hAnsi="Calibri" w:cs="Calibri"/>
                <w:sz w:val="22"/>
                <w:szCs w:val="22"/>
              </w:rPr>
              <w:t>4</w:t>
            </w:r>
            <w:r w:rsidRPr="000F03B0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845" w14:textId="6CA8016B" w:rsidR="00555864" w:rsidRPr="000F03B0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F03B0">
              <w:rPr>
                <w:rFonts w:ascii="Calibri" w:hAnsi="Calibri" w:cs="Calibri"/>
                <w:sz w:val="22"/>
                <w:szCs w:val="22"/>
              </w:rPr>
              <w:t>14</w:t>
            </w:r>
            <w:r w:rsidR="000F03B0" w:rsidRPr="000F03B0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1575" w14:textId="325FA8AD" w:rsidR="00555864" w:rsidRPr="00842879" w:rsidRDefault="00DB3000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42879">
              <w:rPr>
                <w:rFonts w:ascii="Calibri" w:hAnsi="Calibri" w:cs="Calibri"/>
                <w:sz w:val="22"/>
                <w:szCs w:val="22"/>
              </w:rPr>
              <w:t>828</w:t>
            </w:r>
          </w:p>
        </w:tc>
      </w:tr>
      <w:tr w:rsidR="00555864" w:rsidRPr="004E4BE5" w14:paraId="0961CF12" w14:textId="77777777" w:rsidTr="004A3ADD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53212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E297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76CAF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766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D504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6CC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321" w14:textId="3E6214E0" w:rsidR="00555864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857F" w14:textId="5A7E0552" w:rsidR="00555864" w:rsidRPr="000F03B0" w:rsidRDefault="00242AC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F03B0">
              <w:rPr>
                <w:rFonts w:ascii="Calibri" w:hAnsi="Calibri" w:cs="Calibri"/>
                <w:sz w:val="22"/>
                <w:szCs w:val="22"/>
              </w:rPr>
              <w:t>10</w:t>
            </w:r>
            <w:r w:rsidR="000F03B0" w:rsidRPr="000F03B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2EED" w14:textId="275775DF" w:rsidR="00555864" w:rsidRPr="000F03B0" w:rsidRDefault="00242AC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F03B0">
              <w:rPr>
                <w:rFonts w:ascii="Calibri" w:hAnsi="Calibri" w:cs="Calibri"/>
                <w:sz w:val="22"/>
                <w:szCs w:val="22"/>
              </w:rPr>
              <w:t>106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397A" w14:textId="64C5476D" w:rsidR="00555864" w:rsidRPr="00842879" w:rsidRDefault="00AC36B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42879">
              <w:rPr>
                <w:rFonts w:ascii="Calibri" w:hAnsi="Calibri" w:cs="Calibri"/>
                <w:sz w:val="22"/>
                <w:szCs w:val="22"/>
              </w:rPr>
              <w:t>1</w:t>
            </w:r>
            <w:r w:rsidR="00DB3000" w:rsidRPr="00842879">
              <w:rPr>
                <w:rFonts w:ascii="Calibri" w:hAnsi="Calibri" w:cs="Calibri"/>
                <w:sz w:val="22"/>
                <w:szCs w:val="22"/>
              </w:rPr>
              <w:t>1</w:t>
            </w:r>
            <w:r w:rsidR="00842879" w:rsidRPr="0084287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555864" w:rsidRPr="004E4BE5" w14:paraId="3E22CAD8" w14:textId="77777777" w:rsidTr="00D52939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5C0F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68EE2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428FF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5C7FC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5D700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0DA4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691" w14:textId="73A97CA3" w:rsidR="00555864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231E" w14:textId="2776BC04" w:rsidR="00555864" w:rsidRPr="00F62AA1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AA1">
              <w:rPr>
                <w:rFonts w:ascii="Calibri" w:hAnsi="Calibri" w:cs="Calibri"/>
                <w:sz w:val="22"/>
                <w:szCs w:val="22"/>
              </w:rPr>
              <w:t>10</w:t>
            </w:r>
            <w:r w:rsidR="00246937" w:rsidRPr="00F62AA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E3B" w14:textId="1EEA5D04" w:rsidR="00555864" w:rsidRPr="00F62AA1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AA1">
              <w:rPr>
                <w:rFonts w:ascii="Calibri" w:hAnsi="Calibri" w:cs="Calibri"/>
                <w:sz w:val="22"/>
                <w:szCs w:val="22"/>
              </w:rPr>
              <w:t>1</w:t>
            </w:r>
            <w:r w:rsidR="00246937" w:rsidRPr="00F62AA1">
              <w:rPr>
                <w:rFonts w:ascii="Calibri" w:hAnsi="Calibri" w:cs="Calibri"/>
                <w:sz w:val="22"/>
                <w:szCs w:val="22"/>
              </w:rPr>
              <w:t>0</w:t>
            </w:r>
            <w:r w:rsidR="00F62AA1" w:rsidRPr="00F62A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82B2" w14:textId="4CE6811F" w:rsidR="00555864" w:rsidRPr="005F1657" w:rsidRDefault="009B37AA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657">
              <w:rPr>
                <w:rFonts w:ascii="Calibri" w:hAnsi="Calibri" w:cs="Calibri"/>
                <w:sz w:val="22"/>
                <w:szCs w:val="22"/>
              </w:rPr>
              <w:t>1</w:t>
            </w:r>
            <w:r w:rsidR="005F1657" w:rsidRPr="005F1657"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</w:tr>
      <w:tr w:rsidR="00555864" w:rsidRPr="004E4BE5" w14:paraId="0470BA58" w14:textId="77777777" w:rsidTr="00EE078D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0F98C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9A8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6E28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AC21" w14:textId="77777777" w:rsidR="00555864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3F4A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B06E" w14:textId="77777777" w:rsidR="00555864" w:rsidRPr="004E4BE5" w:rsidRDefault="0055586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CB" w14:textId="481F5BAC" w:rsidR="00555864" w:rsidRDefault="00555864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BA1" w14:textId="17D3BED1" w:rsidR="00555864" w:rsidRPr="00F62AA1" w:rsidRDefault="00D2068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AA1">
              <w:rPr>
                <w:rFonts w:ascii="Calibri" w:hAnsi="Calibri" w:cs="Calibri"/>
                <w:sz w:val="22"/>
                <w:szCs w:val="22"/>
              </w:rPr>
              <w:t>6</w:t>
            </w:r>
            <w:r w:rsidR="00F62AA1" w:rsidRPr="00F62AA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56B5" w14:textId="7930A48E" w:rsidR="00555864" w:rsidRPr="00F62AA1" w:rsidRDefault="00D2068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2AA1">
              <w:rPr>
                <w:rFonts w:ascii="Calibri" w:hAnsi="Calibri" w:cs="Calibri"/>
                <w:sz w:val="22"/>
                <w:szCs w:val="22"/>
              </w:rPr>
              <w:t>6</w:t>
            </w:r>
            <w:r w:rsidR="00F62AA1" w:rsidRPr="00F62AA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58EF" w14:textId="583E8EF1" w:rsidR="00555864" w:rsidRPr="005F1657" w:rsidRDefault="0011117F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1657">
              <w:rPr>
                <w:rFonts w:ascii="Calibri" w:hAnsi="Calibri" w:cs="Calibri"/>
                <w:sz w:val="22"/>
                <w:szCs w:val="22"/>
              </w:rPr>
              <w:t>6</w:t>
            </w:r>
            <w:r w:rsidR="005F1657" w:rsidRPr="005F1657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AB1FDF" w:rsidRPr="004E4BE5" w14:paraId="7AE4AD98" w14:textId="77777777" w:rsidTr="003D63F9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C94B0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10412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6021A" w14:textId="77777777" w:rsidR="00AB1FDF" w:rsidRPr="004E4BE5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B77EF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4F986" w14:textId="77777777" w:rsidR="00AB1FDF" w:rsidRPr="004E4BE5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53A29" w14:textId="77777777" w:rsidR="00AB1FDF" w:rsidRPr="004E4BE5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EBE" w14:textId="01BD51BC" w:rsidR="00AB1FDF" w:rsidRDefault="00AB1FDF" w:rsidP="00AB1FD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FE61" w14:textId="2E9D7269" w:rsidR="00AB1FDF" w:rsidRPr="00111F1D" w:rsidRDefault="00AB1FDF" w:rsidP="00AB1FD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DA8" w14:textId="175E7984" w:rsidR="00AB1FDF" w:rsidRPr="00111F1D" w:rsidRDefault="00AB1FDF" w:rsidP="00AB1FD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2545" w14:textId="2809F97F" w:rsidR="00AB1FDF" w:rsidRPr="00111F1D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482</w:t>
            </w:r>
          </w:p>
        </w:tc>
      </w:tr>
      <w:tr w:rsidR="00AB1FDF" w:rsidRPr="004E4BE5" w14:paraId="2051B4B0" w14:textId="77777777" w:rsidTr="003D63F9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9740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44BE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12CB5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BCA7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FC2D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3C50" w14:textId="77777777" w:rsidR="00AB1FDF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D8A" w14:textId="56F550AB" w:rsidR="00AB1FDF" w:rsidRDefault="00AB1FDF" w:rsidP="00AB1FD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73B" w14:textId="4241643D" w:rsidR="00AB1FDF" w:rsidRPr="00111F1D" w:rsidRDefault="00AB1FDF" w:rsidP="00AB1FD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BB8" w14:textId="1C292FD9" w:rsidR="00AB1FDF" w:rsidRPr="00111F1D" w:rsidRDefault="00AB1FDF" w:rsidP="00AB1FD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5EE8" w14:textId="4A28F5F8" w:rsidR="00AB1FDF" w:rsidRPr="00111F1D" w:rsidRDefault="00AB1FDF" w:rsidP="00AB1FD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107</w:t>
            </w:r>
          </w:p>
        </w:tc>
      </w:tr>
      <w:tr w:rsidR="009D4051" w:rsidRPr="004E4BE5" w14:paraId="087C869C" w14:textId="77777777" w:rsidTr="00C3574C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95C8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2F359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E6111" w14:textId="77777777" w:rsidR="009D4051" w:rsidRPr="004E4BE5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EAACF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B94C1" w14:textId="77777777" w:rsidR="009D4051" w:rsidRPr="004E4BE5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66384" w14:textId="77777777" w:rsidR="009D4051" w:rsidRPr="004E4BE5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F7A" w14:textId="1C2492E2" w:rsidR="009D4051" w:rsidRDefault="009D4051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89A9" w14:textId="5EE20CE3" w:rsidR="009D4051" w:rsidRPr="003D2069" w:rsidRDefault="009D4051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2069">
              <w:rPr>
                <w:rFonts w:ascii="Calibri" w:hAnsi="Calibri" w:cs="Calibri"/>
                <w:sz w:val="22"/>
                <w:szCs w:val="22"/>
              </w:rPr>
              <w:t>117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CF8A" w14:textId="66F1E9E5" w:rsidR="009D4051" w:rsidRPr="003D2069" w:rsidRDefault="009D4051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2069">
              <w:rPr>
                <w:rFonts w:ascii="Calibri" w:hAnsi="Calibri" w:cs="Calibri"/>
                <w:sz w:val="22"/>
                <w:szCs w:val="22"/>
              </w:rPr>
              <w:t>1</w:t>
            </w:r>
            <w:r w:rsidR="003D2069" w:rsidRPr="003D2069">
              <w:rPr>
                <w:rFonts w:ascii="Calibri" w:hAnsi="Calibri" w:cs="Calibri"/>
                <w:sz w:val="22"/>
                <w:szCs w:val="22"/>
              </w:rPr>
              <w:t>2</w:t>
            </w:r>
            <w:r w:rsidRPr="003D206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D558" w14:textId="21AC0825" w:rsidR="009D4051" w:rsidRPr="004C2EC5" w:rsidRDefault="004C2EC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C2EC5">
              <w:rPr>
                <w:rFonts w:ascii="Calibri" w:eastAsia="Times New Roman" w:hAnsi="Calibri" w:cs="Calibri"/>
                <w:sz w:val="22"/>
                <w:szCs w:val="22"/>
              </w:rPr>
              <w:t>628</w:t>
            </w:r>
          </w:p>
        </w:tc>
      </w:tr>
      <w:tr w:rsidR="009D4051" w:rsidRPr="004E4BE5" w14:paraId="07271781" w14:textId="77777777" w:rsidTr="00C3574C">
        <w:trPr>
          <w:trHeight w:val="302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7F46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1D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385A" w14:textId="77777777" w:rsidR="009D4051" w:rsidRPr="004E4BE5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C517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884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3C88" w14:textId="77777777" w:rsidR="009D4051" w:rsidRDefault="009D40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94F" w14:textId="42239BA7" w:rsidR="009D4051" w:rsidRDefault="009D4051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259D" w14:textId="432AF624" w:rsidR="009D4051" w:rsidRPr="003D2069" w:rsidRDefault="005228D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2069">
              <w:rPr>
                <w:rFonts w:ascii="Calibri" w:hAnsi="Calibri" w:cs="Calibri"/>
                <w:sz w:val="22"/>
                <w:szCs w:val="22"/>
              </w:rPr>
              <w:t>6</w:t>
            </w:r>
            <w:r w:rsidR="003D2069" w:rsidRPr="003D206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0AD" w14:textId="243856BA" w:rsidR="009D4051" w:rsidRPr="003D2069" w:rsidRDefault="005228D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2069">
              <w:rPr>
                <w:rFonts w:ascii="Calibri" w:hAnsi="Calibri" w:cs="Calibri"/>
                <w:sz w:val="22"/>
                <w:szCs w:val="22"/>
              </w:rPr>
              <w:t>6</w:t>
            </w:r>
            <w:r w:rsidR="003D2069" w:rsidRPr="003D206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521E" w14:textId="13B1FC6F" w:rsidR="009D4051" w:rsidRPr="004C2EC5" w:rsidRDefault="008A1E68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C2EC5">
              <w:rPr>
                <w:rFonts w:ascii="Calibri" w:eastAsia="Times New Roman" w:hAnsi="Calibri" w:cs="Calibri"/>
                <w:sz w:val="22"/>
                <w:szCs w:val="22"/>
              </w:rPr>
              <w:t>7</w:t>
            </w:r>
            <w:r w:rsidR="004C2EC5" w:rsidRPr="004C2EC5"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</w:tbl>
    <w:p w14:paraId="5129B3D2" w14:textId="78E67758" w:rsidR="00E10DB6" w:rsidRPr="003A6B28" w:rsidRDefault="000E5FEE" w:rsidP="00676625">
      <w:pPr>
        <w:pStyle w:val="Caption"/>
        <w:jc w:val="center"/>
        <w:rPr>
          <w:b w:val="0"/>
          <w:bCs/>
          <w:sz w:val="24"/>
          <w:szCs w:val="24"/>
        </w:rPr>
      </w:pPr>
      <w:r w:rsidRPr="003A6B28">
        <w:rPr>
          <w:sz w:val="22"/>
          <w:szCs w:val="22"/>
        </w:rPr>
        <w:t xml:space="preserve">Table </w:t>
      </w:r>
      <w:r w:rsidRPr="003A6B28">
        <w:rPr>
          <w:sz w:val="22"/>
          <w:szCs w:val="22"/>
        </w:rPr>
        <w:fldChar w:fldCharType="begin"/>
      </w:r>
      <w:r w:rsidRPr="003A6B28">
        <w:rPr>
          <w:sz w:val="22"/>
          <w:szCs w:val="22"/>
        </w:rPr>
        <w:instrText xml:space="preserve"> SEQ Table \* ARABIC </w:instrText>
      </w:r>
      <w:r w:rsidRPr="003A6B28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3</w:t>
      </w:r>
      <w:r w:rsidRPr="003A6B28">
        <w:rPr>
          <w:sz w:val="22"/>
          <w:szCs w:val="22"/>
        </w:rPr>
        <w:fldChar w:fldCharType="end"/>
      </w:r>
      <w:r w:rsidR="003A6B28">
        <w:rPr>
          <w:sz w:val="22"/>
          <w:szCs w:val="22"/>
        </w:rPr>
        <w:t xml:space="preserve">: UE Rx-Tx simulation results for FR1 in </w:t>
      </w:r>
      <w:r w:rsidR="00676625">
        <w:rPr>
          <w:sz w:val="22"/>
          <w:szCs w:val="22"/>
        </w:rPr>
        <w:t>TDL-A</w:t>
      </w:r>
      <w:r w:rsidR="003A6B28">
        <w:rPr>
          <w:sz w:val="22"/>
          <w:szCs w:val="22"/>
        </w:rPr>
        <w:t>.</w:t>
      </w:r>
    </w:p>
    <w:p w14:paraId="65DBB1D6" w14:textId="77777777" w:rsidR="00E10DB6" w:rsidRDefault="00E10DB6" w:rsidP="00D77342">
      <w:pPr>
        <w:spacing w:after="120"/>
        <w:rPr>
          <w:b/>
          <w:bCs/>
          <w:sz w:val="22"/>
          <w:szCs w:val="22"/>
        </w:rPr>
      </w:pPr>
    </w:p>
    <w:p w14:paraId="373FF0BF" w14:textId="7BEC73BC" w:rsidR="001420CA" w:rsidRPr="00994E50" w:rsidRDefault="001420CA">
      <w:pPr>
        <w:spacing w:after="0"/>
        <w:rPr>
          <w:sz w:val="22"/>
          <w:szCs w:val="22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647DE3" w:rsidRPr="004E4BE5" w14:paraId="00E5E8C3" w14:textId="77777777" w:rsidTr="00504980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FA9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F646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B7E4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8537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4B4D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484EA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BEAD6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7CF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647DE3" w:rsidRPr="004E4BE5" w14:paraId="3A09D462" w14:textId="77777777" w:rsidTr="00504980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3E49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27E6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7C6F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7043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8E2F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4BC" w14:textId="77777777" w:rsidR="00647DE3" w:rsidRPr="004E4BE5" w:rsidRDefault="00647DE3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3BC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0047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CBC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0313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47DE3" w:rsidRPr="004E4BE5" w14:paraId="7D44D0DD" w14:textId="77777777" w:rsidTr="00504980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57D55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5F588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9191B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4EB37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05E9E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AB1BC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713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C35" w14:textId="6D57D2AA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11F6" w14:textId="7FAB653D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C2A3" w14:textId="1B9008B9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647DE3" w:rsidRPr="004E4BE5" w14:paraId="4D67380C" w14:textId="77777777" w:rsidTr="00504980">
        <w:trPr>
          <w:trHeight w:val="30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D9ADB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A50B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A5689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A0CE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F346" w14:textId="77777777" w:rsidR="00647DE3" w:rsidRPr="0034449B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A89B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CE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D6F6" w14:textId="46CA10E1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76ED" w14:textId="07CFB7C7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60F3" w14:textId="5D39A730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647DE3" w:rsidRPr="004E4BE5" w14:paraId="11441D58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023F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8F537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42002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CF58C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4C969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F9AE8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759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DED7" w14:textId="53B61CEB" w:rsidR="00647DE3" w:rsidRDefault="006A450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D251" w14:textId="2FB606E9" w:rsidR="00647DE3" w:rsidRDefault="006A450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6323" w14:textId="370EC4C8" w:rsidR="00647DE3" w:rsidRDefault="00C76DBD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141</w:t>
            </w:r>
          </w:p>
        </w:tc>
      </w:tr>
      <w:tr w:rsidR="00647DE3" w:rsidRPr="004E4BE5" w14:paraId="141AC3CA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6747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B53F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C1EC2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F64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424" w14:textId="77777777" w:rsidR="00647DE3" w:rsidRPr="0034449B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9BC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76D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8A2E" w14:textId="623E2F7F" w:rsidR="00647DE3" w:rsidRDefault="006A450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86D" w14:textId="50E347C3" w:rsidR="00647DE3" w:rsidRDefault="006A450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BC8A" w14:textId="3231874B" w:rsidR="00647DE3" w:rsidRDefault="00C76DBD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</w:tr>
      <w:tr w:rsidR="00647DE3" w:rsidRPr="004E4BE5" w14:paraId="760C848C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E510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7FE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3BAA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D448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ABB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EA34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071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47B0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2692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7DCA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7DE3" w:rsidRPr="004E4BE5" w14:paraId="7FF82A84" w14:textId="77777777" w:rsidTr="002E5BA4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5EAB7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A520F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AF2A6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BA50B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6F90" w14:textId="77777777" w:rsidR="00647DE3" w:rsidRPr="004E4BE5" w:rsidRDefault="00647DE3" w:rsidP="002E5B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FB59E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AC2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4C55" w14:textId="2C2F830B" w:rsidR="00647DE3" w:rsidRPr="00111F1D" w:rsidRDefault="00647DE3" w:rsidP="00504980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A22" w14:textId="161E870C" w:rsidR="00647DE3" w:rsidRPr="00111F1D" w:rsidRDefault="00647DE3" w:rsidP="00504980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21B6" w14:textId="50F65B6F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647DE3" w:rsidRPr="004E4BE5" w14:paraId="0F5ACAC3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3FD44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088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BC908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154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7FC" w14:textId="77777777" w:rsidR="00647DE3" w:rsidRPr="0034449B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EFB4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5DD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EF9" w14:textId="76F38CB0" w:rsidR="00647DE3" w:rsidRPr="00111F1D" w:rsidRDefault="00647DE3" w:rsidP="00504980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EF70" w14:textId="17B78845" w:rsidR="00647DE3" w:rsidRPr="00111F1D" w:rsidRDefault="00647DE3" w:rsidP="00504980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5229" w14:textId="35C312DD" w:rsidR="00647DE3" w:rsidRPr="00111F1D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647DE3" w:rsidRPr="004E4BE5" w14:paraId="707F313A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1427B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01F87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7CC0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C8B38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C966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C10D0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5B3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8A80" w14:textId="59C779CC" w:rsidR="00647DE3" w:rsidRDefault="000A016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2C5D" w14:textId="78656276" w:rsidR="00647DE3" w:rsidRDefault="000A016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B9C8" w14:textId="56B5AAEC" w:rsidR="00647DE3" w:rsidRDefault="006733A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816</w:t>
            </w:r>
          </w:p>
        </w:tc>
      </w:tr>
      <w:tr w:rsidR="00647DE3" w:rsidRPr="004E4BE5" w14:paraId="459223A3" w14:textId="77777777" w:rsidTr="00504980">
        <w:trPr>
          <w:trHeight w:val="302"/>
        </w:trPr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7CC6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7C3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F9E5" w14:textId="77777777" w:rsidR="00647DE3" w:rsidRPr="004E4BE5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8F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C69" w14:textId="77777777" w:rsidR="00647DE3" w:rsidRPr="0034449B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B4D5" w14:textId="77777777" w:rsidR="00647DE3" w:rsidRDefault="00647DE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D4D" w14:textId="77777777" w:rsidR="00647DE3" w:rsidRDefault="00647DE3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0F94" w14:textId="7F152C75" w:rsidR="00647DE3" w:rsidRDefault="000A016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7D4E" w14:textId="3CC6EBD7" w:rsidR="00647DE3" w:rsidRDefault="000A016B" w:rsidP="005049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D954" w14:textId="2F53D2CA" w:rsidR="00647DE3" w:rsidRDefault="006733A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83</w:t>
            </w:r>
          </w:p>
        </w:tc>
      </w:tr>
    </w:tbl>
    <w:p w14:paraId="7A502671" w14:textId="481F8505" w:rsidR="00545855" w:rsidRPr="007D4DB0" w:rsidRDefault="0035670A" w:rsidP="00545855">
      <w:pPr>
        <w:pStyle w:val="Caption"/>
        <w:jc w:val="center"/>
        <w:rPr>
          <w:sz w:val="22"/>
          <w:szCs w:val="22"/>
          <w:lang w:val="en-US" w:eastAsia="zh-CN"/>
        </w:rPr>
      </w:pPr>
      <w:r w:rsidRPr="0035670A">
        <w:rPr>
          <w:sz w:val="22"/>
          <w:szCs w:val="22"/>
        </w:rPr>
        <w:t xml:space="preserve">Table </w:t>
      </w:r>
      <w:r w:rsidRPr="0035670A">
        <w:rPr>
          <w:sz w:val="22"/>
          <w:szCs w:val="22"/>
        </w:rPr>
        <w:fldChar w:fldCharType="begin"/>
      </w:r>
      <w:r w:rsidRPr="0035670A">
        <w:rPr>
          <w:sz w:val="22"/>
          <w:szCs w:val="22"/>
        </w:rPr>
        <w:instrText xml:space="preserve"> SEQ Table \* ARABIC </w:instrText>
      </w:r>
      <w:r w:rsidRPr="0035670A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4</w:t>
      </w:r>
      <w:r w:rsidRPr="0035670A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0861C8">
        <w:rPr>
          <w:sz w:val="22"/>
          <w:szCs w:val="22"/>
        </w:rPr>
        <w:t xml:space="preserve"> </w:t>
      </w:r>
      <w:r w:rsidR="00545855">
        <w:rPr>
          <w:sz w:val="22"/>
          <w:szCs w:val="22"/>
        </w:rPr>
        <w:t>UE Rx-Tx simulation results for FR2 in TDL-C.</w:t>
      </w:r>
    </w:p>
    <w:p w14:paraId="0F930702" w14:textId="6FDFC711" w:rsidR="00E87AC5" w:rsidRDefault="00E87AC5" w:rsidP="0035670A">
      <w:pPr>
        <w:pStyle w:val="Caption"/>
        <w:jc w:val="center"/>
        <w:rPr>
          <w:sz w:val="22"/>
          <w:szCs w:val="22"/>
        </w:rPr>
      </w:pPr>
    </w:p>
    <w:p w14:paraId="2F73D436" w14:textId="16F19A41" w:rsidR="00CE57E9" w:rsidRPr="00994E50" w:rsidRDefault="00CE57E9" w:rsidP="00CE57E9">
      <w:pPr>
        <w:spacing w:after="0"/>
        <w:rPr>
          <w:sz w:val="22"/>
          <w:szCs w:val="22"/>
        </w:rPr>
      </w:pPr>
      <w:r w:rsidRPr="00994E50">
        <w:rPr>
          <w:sz w:val="22"/>
          <w:szCs w:val="22"/>
        </w:rPr>
        <w:br w:type="page"/>
      </w:r>
    </w:p>
    <w:p w14:paraId="5D892E3E" w14:textId="7B12E99A" w:rsidR="007B53C9" w:rsidRDefault="004735BB" w:rsidP="00C11E64">
      <w:pPr>
        <w:pStyle w:val="Heading1"/>
      </w:pPr>
      <w:r>
        <w:lastRenderedPageBreak/>
        <w:t>Simulation results for PRS-RSRP</w:t>
      </w:r>
    </w:p>
    <w:p w14:paraId="1F98BAA6" w14:textId="51646D1F" w:rsidR="008D25C8" w:rsidRDefault="008D25C8" w:rsidP="008D25C8">
      <w:pPr>
        <w:rPr>
          <w:sz w:val="22"/>
          <w:szCs w:val="22"/>
          <w:lang w:val="en-US" w:eastAsia="zh-CN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8A5B26" w:rsidRPr="004E4BE5" w14:paraId="1F4F0046" w14:textId="77777777" w:rsidTr="00504980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1177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E669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1E5E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B5EC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D3F0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5051" w14:textId="77777777" w:rsidR="008A5B26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0FAC3" w14:textId="77777777" w:rsidR="008A5B26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B52" w14:textId="161317E3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8A5B26" w:rsidRPr="004E4BE5" w14:paraId="232FD533" w14:textId="77777777" w:rsidTr="00504980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3BD9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B312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9F10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2DBC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6821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3DF" w14:textId="77777777" w:rsidR="008A5B26" w:rsidRPr="004E4BE5" w:rsidRDefault="008A5B26" w:rsidP="008A5B2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93B" w14:textId="77777777" w:rsidR="008A5B26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079F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038D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192D" w14:textId="77777777" w:rsidR="008A5B26" w:rsidRPr="004E4BE5" w:rsidRDefault="008A5B26" w:rsidP="008A5B2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074699" w:rsidRPr="004E4BE5" w14:paraId="0D29C397" w14:textId="77777777" w:rsidTr="00B33BB7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2D71F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3B90C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ED3B5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C9222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EF1D9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10753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76F" w14:textId="77777777" w:rsidR="00074699" w:rsidRDefault="00074699" w:rsidP="0007469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493" w14:textId="370485CA" w:rsidR="00074699" w:rsidRPr="00111F1D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0C9" w14:textId="230038ED" w:rsidR="00074699" w:rsidRPr="00111F1D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6E23C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595B" w14:textId="12AD910C" w:rsidR="00074699" w:rsidRPr="00111F1D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6E23C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1.6</w:t>
            </w:r>
          </w:p>
        </w:tc>
      </w:tr>
      <w:tr w:rsidR="00074699" w:rsidRPr="004E4BE5" w14:paraId="2D51C7DC" w14:textId="77777777" w:rsidTr="007D2BAE">
        <w:trPr>
          <w:trHeight w:val="30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12EEE" w14:textId="77777777" w:rsidR="00074699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757" w14:textId="77777777" w:rsidR="00074699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C2E5E" w14:textId="77777777" w:rsidR="00074699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5FF" w14:textId="77777777" w:rsidR="00074699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43CE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0A34" w14:textId="77777777" w:rsidR="00074699" w:rsidRPr="004E4BE5" w:rsidRDefault="00074699" w:rsidP="0007469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66D" w14:textId="77777777" w:rsidR="00074699" w:rsidRDefault="00074699" w:rsidP="0007469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F0D" w14:textId="16B55BDA" w:rsidR="00074699" w:rsidRPr="00111F1D" w:rsidRDefault="00074699" w:rsidP="0007469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C31" w14:textId="56BB738A" w:rsidR="00074699" w:rsidRPr="00111F1D" w:rsidRDefault="00074699" w:rsidP="0007469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0ECF" w14:textId="3CBA7E65" w:rsidR="00074699" w:rsidRPr="00111F1D" w:rsidRDefault="00074699" w:rsidP="00074699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6C084A" w:rsidRPr="004E4BE5" w14:paraId="2141117C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D004A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0E7A8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3EA86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9165C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B8EAF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7917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C99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7A0" w14:textId="6BD55B4B" w:rsidR="006C084A" w:rsidRPr="005345A4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45A4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79074A" w:rsidRPr="005345A4">
              <w:rPr>
                <w:rFonts w:ascii="Calibri" w:hAnsi="Calibri" w:cs="Calibri"/>
                <w:sz w:val="22"/>
                <w:szCs w:val="22"/>
              </w:rPr>
              <w:t>0.</w:t>
            </w:r>
            <w:r w:rsidR="005345A4" w:rsidRPr="005345A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7E4" w14:textId="1CBC8B69" w:rsidR="006C084A" w:rsidRPr="005345A4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45A4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79074A" w:rsidRPr="005345A4">
              <w:rPr>
                <w:rFonts w:ascii="Calibri" w:hAnsi="Calibri" w:cs="Calibri"/>
                <w:sz w:val="22"/>
                <w:szCs w:val="22"/>
              </w:rPr>
              <w:t>0.</w:t>
            </w:r>
            <w:r w:rsidR="005345A4" w:rsidRPr="005345A4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A33D" w14:textId="395C7285" w:rsidR="006C084A" w:rsidRPr="006D6AE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D6AE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D6AEA" w:rsidRPr="006D6AEA">
              <w:rPr>
                <w:rFonts w:ascii="Calibri" w:hAnsi="Calibri" w:cs="Calibri"/>
                <w:sz w:val="22"/>
                <w:szCs w:val="22"/>
              </w:rPr>
              <w:t>2</w:t>
            </w:r>
            <w:r w:rsidR="00B80314" w:rsidRPr="006D6AEA">
              <w:rPr>
                <w:rFonts w:ascii="Calibri" w:hAnsi="Calibri" w:cs="Calibri"/>
                <w:sz w:val="22"/>
                <w:szCs w:val="22"/>
              </w:rPr>
              <w:t>.</w:t>
            </w:r>
            <w:r w:rsidR="006D6AEA" w:rsidRPr="006D6AE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6C084A" w:rsidRPr="004E4BE5" w14:paraId="4908F0BF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88FF9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19B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EC47E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EF1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E419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4B47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57A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C45" w14:textId="5121DD8E" w:rsidR="006C084A" w:rsidRPr="005345A4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45A4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79074A" w:rsidRPr="005345A4">
              <w:rPr>
                <w:rFonts w:ascii="Calibri" w:hAnsi="Calibri" w:cs="Calibri"/>
                <w:sz w:val="22"/>
                <w:szCs w:val="22"/>
              </w:rPr>
              <w:t>0.</w:t>
            </w:r>
            <w:r w:rsidR="005345A4" w:rsidRPr="005345A4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8977" w14:textId="266CC67C" w:rsidR="006C084A" w:rsidRPr="005345A4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345A4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79074A" w:rsidRPr="005345A4">
              <w:rPr>
                <w:rFonts w:ascii="Calibri" w:hAnsi="Calibri" w:cs="Calibri"/>
                <w:sz w:val="22"/>
                <w:szCs w:val="22"/>
              </w:rPr>
              <w:t>0.</w:t>
            </w:r>
            <w:r w:rsidR="005345A4" w:rsidRPr="005345A4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6F1F" w14:textId="3135DFB6" w:rsidR="006C084A" w:rsidRPr="006D6AE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D6AE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D6AEA" w:rsidRPr="006D6AEA">
              <w:rPr>
                <w:rFonts w:ascii="Calibri" w:hAnsi="Calibri" w:cs="Calibri"/>
                <w:sz w:val="22"/>
                <w:szCs w:val="22"/>
              </w:rPr>
              <w:t>1</w:t>
            </w:r>
            <w:r w:rsidR="00B80314" w:rsidRPr="006D6AEA">
              <w:rPr>
                <w:rFonts w:ascii="Calibri" w:hAnsi="Calibri" w:cs="Calibri"/>
                <w:sz w:val="22"/>
                <w:szCs w:val="22"/>
              </w:rPr>
              <w:t>.</w:t>
            </w:r>
            <w:r w:rsidR="006D6AEA" w:rsidRPr="006D6AE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6C084A" w:rsidRPr="004E4BE5" w14:paraId="677371E6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8AC38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3E29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7C930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E2196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B4797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64C5E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63D4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7FE6" w14:textId="5DC373F3" w:rsidR="006C084A" w:rsidRPr="002F1B2E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1B2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23725" w:rsidRPr="002F1B2E">
              <w:rPr>
                <w:rFonts w:ascii="Calibri" w:hAnsi="Calibri" w:cs="Calibri"/>
                <w:sz w:val="22"/>
                <w:szCs w:val="22"/>
              </w:rPr>
              <w:t>0.</w:t>
            </w:r>
            <w:r w:rsidR="00EB2820" w:rsidRPr="002F1B2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A120" w14:textId="05FAB216" w:rsidR="006C084A" w:rsidRPr="002F1B2E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1B2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23725" w:rsidRPr="002F1B2E">
              <w:rPr>
                <w:rFonts w:ascii="Calibri" w:hAnsi="Calibri" w:cs="Calibri"/>
                <w:sz w:val="22"/>
                <w:szCs w:val="22"/>
              </w:rPr>
              <w:t>0.</w:t>
            </w:r>
            <w:r w:rsidR="00EB2820" w:rsidRPr="002F1B2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2B28" w14:textId="3C009FC1" w:rsidR="006C084A" w:rsidRPr="00A1285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28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C324E" w:rsidRPr="00A1285A">
              <w:rPr>
                <w:rFonts w:ascii="Calibri" w:hAnsi="Calibri" w:cs="Calibri"/>
                <w:sz w:val="22"/>
                <w:szCs w:val="22"/>
              </w:rPr>
              <w:t>1</w:t>
            </w:r>
            <w:r w:rsidR="00B80314" w:rsidRPr="00A1285A">
              <w:rPr>
                <w:rFonts w:ascii="Calibri" w:hAnsi="Calibri" w:cs="Calibri"/>
                <w:sz w:val="22"/>
                <w:szCs w:val="22"/>
              </w:rPr>
              <w:t>.8</w:t>
            </w:r>
          </w:p>
        </w:tc>
      </w:tr>
      <w:tr w:rsidR="006C084A" w:rsidRPr="004E4BE5" w14:paraId="229D211A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572A0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377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E9A7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925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27F0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D4FD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CD98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855" w14:textId="3F8DA097" w:rsidR="006C084A" w:rsidRPr="002F1B2E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1B2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23725" w:rsidRPr="002F1B2E">
              <w:rPr>
                <w:rFonts w:ascii="Calibri" w:hAnsi="Calibri" w:cs="Calibri"/>
                <w:sz w:val="22"/>
                <w:szCs w:val="22"/>
              </w:rPr>
              <w:t>0.</w:t>
            </w:r>
            <w:r w:rsidR="002F1B2E" w:rsidRPr="002F1B2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618" w14:textId="0E968611" w:rsidR="006C084A" w:rsidRPr="002F1B2E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1B2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23725" w:rsidRPr="002F1B2E">
              <w:rPr>
                <w:rFonts w:ascii="Calibri" w:hAnsi="Calibri" w:cs="Calibri"/>
                <w:sz w:val="22"/>
                <w:szCs w:val="22"/>
              </w:rPr>
              <w:t>0.</w:t>
            </w:r>
            <w:r w:rsidR="002F1B2E" w:rsidRPr="002F1B2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E923E" w14:textId="618A235A" w:rsidR="006C084A" w:rsidRPr="00A1285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128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C324E" w:rsidRPr="00A1285A">
              <w:rPr>
                <w:rFonts w:ascii="Calibri" w:hAnsi="Calibri" w:cs="Calibri"/>
                <w:sz w:val="22"/>
                <w:szCs w:val="22"/>
              </w:rPr>
              <w:t>1</w:t>
            </w:r>
            <w:r w:rsidR="00B80314" w:rsidRPr="00A1285A">
              <w:rPr>
                <w:rFonts w:ascii="Calibri" w:hAnsi="Calibri" w:cs="Calibri"/>
                <w:sz w:val="22"/>
                <w:szCs w:val="22"/>
              </w:rPr>
              <w:t>.</w:t>
            </w:r>
            <w:r w:rsidR="00EC324E" w:rsidRPr="00A1285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504A81" w:rsidRPr="004E4BE5" w14:paraId="49947DDF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AE5A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C663F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5788" w14:textId="77777777" w:rsidR="00504A81" w:rsidRPr="004E4BE5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B6C7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B6E0" w14:textId="77777777" w:rsidR="00504A81" w:rsidRPr="004E4BE5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58D43" w14:textId="77777777" w:rsidR="00504A81" w:rsidRPr="004E4BE5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DAB" w14:textId="77777777" w:rsidR="00504A81" w:rsidRDefault="00504A81" w:rsidP="00504A8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3A27" w14:textId="186182F5" w:rsidR="00504A81" w:rsidRPr="00111F1D" w:rsidRDefault="00504A81" w:rsidP="00504A8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C9F" w14:textId="70637F58" w:rsidR="00504A81" w:rsidRPr="00111F1D" w:rsidRDefault="00504A81" w:rsidP="00504A8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E387" w14:textId="4B4AC8B6" w:rsidR="00504A81" w:rsidRPr="00111F1D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2.3</w:t>
            </w:r>
          </w:p>
        </w:tc>
      </w:tr>
      <w:tr w:rsidR="00504A81" w:rsidRPr="004E4BE5" w14:paraId="5D276C9D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A6F5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E1C5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3F119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1E35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9931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C0A5" w14:textId="77777777" w:rsidR="00504A81" w:rsidRDefault="00504A81" w:rsidP="00504A81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5D98" w14:textId="77777777" w:rsidR="00504A81" w:rsidRDefault="00504A81" w:rsidP="00504A81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808A" w14:textId="7BAC11EB" w:rsidR="00504A81" w:rsidRPr="00111F1D" w:rsidRDefault="00504A81" w:rsidP="00504A8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66" w14:textId="752F5074" w:rsidR="00504A81" w:rsidRPr="00111F1D" w:rsidRDefault="00504A81" w:rsidP="00504A8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DCB9" w14:textId="181C0956" w:rsidR="00504A81" w:rsidRPr="00111F1D" w:rsidRDefault="00504A81" w:rsidP="00504A81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2796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6C084A" w:rsidRPr="004E4BE5" w14:paraId="31495B31" w14:textId="77777777" w:rsidTr="007D2BA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A0D8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D683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04F5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1E6B9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D1821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38A6C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2261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D894" w14:textId="4A3963EA" w:rsidR="006C084A" w:rsidRPr="00431F4D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900F0" w:rsidRPr="00431F4D">
              <w:rPr>
                <w:rFonts w:ascii="Calibri" w:hAnsi="Calibri" w:cs="Calibri"/>
                <w:sz w:val="22"/>
                <w:szCs w:val="22"/>
              </w:rPr>
              <w:t>0.</w:t>
            </w:r>
            <w:r w:rsidR="00431F4D" w:rsidRPr="00431F4D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6AA1" w14:textId="1BFE01EB" w:rsidR="006C084A" w:rsidRPr="00431F4D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900F0" w:rsidRPr="00431F4D">
              <w:rPr>
                <w:rFonts w:ascii="Calibri" w:hAnsi="Calibri" w:cs="Calibri"/>
                <w:sz w:val="22"/>
                <w:szCs w:val="22"/>
              </w:rPr>
              <w:t>0.</w:t>
            </w:r>
            <w:r w:rsidR="00431F4D" w:rsidRPr="00431F4D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5330" w14:textId="672E9949" w:rsidR="006C084A" w:rsidRPr="00782579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8257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320A3" w:rsidRPr="00782579">
              <w:rPr>
                <w:rFonts w:ascii="Calibri" w:hAnsi="Calibri" w:cs="Calibri"/>
                <w:sz w:val="22"/>
                <w:szCs w:val="22"/>
              </w:rPr>
              <w:t>2</w:t>
            </w:r>
            <w:r w:rsidR="002153DB" w:rsidRPr="00782579">
              <w:rPr>
                <w:rFonts w:ascii="Calibri" w:hAnsi="Calibri" w:cs="Calibri"/>
                <w:sz w:val="22"/>
                <w:szCs w:val="22"/>
              </w:rPr>
              <w:t>.</w:t>
            </w:r>
            <w:r w:rsidR="002320A3" w:rsidRPr="00782579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6C084A" w:rsidRPr="004E4BE5" w14:paraId="3431E4D5" w14:textId="77777777" w:rsidTr="007D2BAE">
        <w:trPr>
          <w:trHeight w:val="302"/>
        </w:trPr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451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1623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06F8" w14:textId="77777777" w:rsidR="006C084A" w:rsidRPr="004E4BE5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3229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F1B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7232" w14:textId="77777777" w:rsidR="006C084A" w:rsidRDefault="006C084A" w:rsidP="006C08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C44" w14:textId="77777777" w:rsidR="006C084A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A92C" w14:textId="370BF22D" w:rsidR="006C084A" w:rsidRPr="00431F4D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900F0" w:rsidRPr="00431F4D">
              <w:rPr>
                <w:rFonts w:ascii="Calibri" w:hAnsi="Calibri" w:cs="Calibri"/>
                <w:sz w:val="22"/>
                <w:szCs w:val="22"/>
              </w:rPr>
              <w:t>0.</w:t>
            </w:r>
            <w:r w:rsidR="00431F4D" w:rsidRPr="00431F4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6DE" w14:textId="5AAAC86A" w:rsidR="006C084A" w:rsidRPr="00431F4D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1F4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900F0" w:rsidRPr="00431F4D">
              <w:rPr>
                <w:rFonts w:ascii="Calibri" w:hAnsi="Calibri" w:cs="Calibri"/>
                <w:sz w:val="22"/>
                <w:szCs w:val="22"/>
              </w:rPr>
              <w:t>0.</w:t>
            </w:r>
            <w:r w:rsidR="00431F4D" w:rsidRPr="00431F4D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E9E0" w14:textId="498E5049" w:rsidR="006C084A" w:rsidRPr="00782579" w:rsidRDefault="006C084A" w:rsidP="006C08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82579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320A3" w:rsidRPr="00782579">
              <w:rPr>
                <w:rFonts w:ascii="Calibri" w:hAnsi="Calibri" w:cs="Calibri"/>
                <w:sz w:val="22"/>
                <w:szCs w:val="22"/>
              </w:rPr>
              <w:t>1</w:t>
            </w:r>
            <w:r w:rsidR="002153DB" w:rsidRPr="00782579">
              <w:rPr>
                <w:rFonts w:ascii="Calibri" w:hAnsi="Calibri" w:cs="Calibri"/>
                <w:sz w:val="22"/>
                <w:szCs w:val="22"/>
              </w:rPr>
              <w:t>.</w:t>
            </w:r>
            <w:r w:rsidR="002320A3" w:rsidRPr="0078257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5851BD2B" w14:textId="720B1D44" w:rsidR="002744B4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5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21090F">
        <w:rPr>
          <w:sz w:val="22"/>
          <w:szCs w:val="22"/>
        </w:rPr>
        <w:t xml:space="preserve"> in</w:t>
      </w:r>
      <w:r w:rsidR="00DF4356">
        <w:rPr>
          <w:sz w:val="22"/>
          <w:szCs w:val="22"/>
        </w:rPr>
        <w:t xml:space="preserve"> AWGN</w:t>
      </w:r>
      <w:r w:rsidR="00FF6AD1">
        <w:rPr>
          <w:sz w:val="22"/>
          <w:szCs w:val="22"/>
        </w:rPr>
        <w:t>.</w:t>
      </w:r>
    </w:p>
    <w:p w14:paraId="6E5096AC" w14:textId="77777777" w:rsidR="00661AF1" w:rsidRDefault="00661AF1">
      <w:pPr>
        <w:spacing w:after="0"/>
        <w:rPr>
          <w:sz w:val="22"/>
          <w:szCs w:val="22"/>
        </w:rPr>
      </w:pPr>
    </w:p>
    <w:p w14:paraId="5B085342" w14:textId="77777777" w:rsidR="00E10782" w:rsidRDefault="00E10782">
      <w:pPr>
        <w:spacing w:after="0"/>
        <w:rPr>
          <w:sz w:val="22"/>
          <w:szCs w:val="22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36504D" w:rsidRPr="004E4BE5" w14:paraId="24F336B0" w14:textId="77777777" w:rsidTr="00504980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ABDB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FBC7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7A7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1AA5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2900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49E9F" w14:textId="77777777" w:rsidR="0036504D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60762" w14:textId="77777777" w:rsidR="0036504D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1B3" w14:textId="3C8A7F6C" w:rsidR="0036504D" w:rsidRPr="004E4BE5" w:rsidRDefault="00302224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36504D" w:rsidRPr="004E4BE5" w14:paraId="234CC938" w14:textId="77777777" w:rsidTr="00504980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C6E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8E2C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E908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907B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777A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7763" w14:textId="77777777" w:rsidR="0036504D" w:rsidRPr="004E4BE5" w:rsidRDefault="0036504D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24D" w14:textId="77777777" w:rsidR="0036504D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BCCD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C5E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4F52" w14:textId="77777777" w:rsidR="0036504D" w:rsidRPr="004E4BE5" w:rsidRDefault="0036504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91600F" w:rsidRPr="004E4BE5" w14:paraId="3E2ECCC1" w14:textId="77777777" w:rsidTr="00C06700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274F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0E3DA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22073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3B829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CFBAD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FDC36" w14:textId="77777777" w:rsidR="0091600F" w:rsidRPr="004E4BE5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E95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13D" w14:textId="7C94699A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319" w14:textId="0AF7BB24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A9ED" w14:textId="28AA2F2E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2.6</w:t>
            </w:r>
          </w:p>
        </w:tc>
      </w:tr>
      <w:tr w:rsidR="0091600F" w:rsidRPr="004E4BE5" w14:paraId="012D6F83" w14:textId="77777777" w:rsidTr="00BD03E0">
        <w:trPr>
          <w:trHeight w:val="30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1D1EB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FAFD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F94DA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39F9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9F0" w14:textId="77777777" w:rsidR="0091600F" w:rsidRPr="0034449B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65FE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97E4" w14:textId="77777777" w:rsidR="0091600F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EC5" w14:textId="7FD4626C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659" w14:textId="0FE6D55E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7273" w14:textId="431C8C4D" w:rsidR="0091600F" w:rsidRPr="00111F1D" w:rsidRDefault="0091600F" w:rsidP="0091600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1.8</w:t>
            </w:r>
          </w:p>
        </w:tc>
      </w:tr>
      <w:tr w:rsidR="00675244" w:rsidRPr="004E4BE5" w14:paraId="74D96B0A" w14:textId="77777777" w:rsidTr="00C0670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B9DE0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7771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6D98E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4FC91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3AAA" w14:textId="77777777" w:rsidR="00675244" w:rsidRPr="004E4BE5" w:rsidRDefault="00675244" w:rsidP="00C067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96C7E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E45C" w14:textId="77777777" w:rsidR="00675244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4F1" w14:textId="3D597062" w:rsidR="00675244" w:rsidRPr="00833F60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3F6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3014B5" w:rsidRPr="00833F60">
              <w:rPr>
                <w:rFonts w:ascii="Calibri" w:hAnsi="Calibri" w:cs="Calibri"/>
                <w:sz w:val="22"/>
                <w:szCs w:val="22"/>
              </w:rPr>
              <w:t>0</w:t>
            </w:r>
            <w:r w:rsidR="0026572E" w:rsidRPr="00833F60">
              <w:rPr>
                <w:rFonts w:ascii="Calibri" w:hAnsi="Calibri" w:cs="Calibri"/>
                <w:sz w:val="22"/>
                <w:szCs w:val="22"/>
              </w:rPr>
              <w:t>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23F" w14:textId="22515C57" w:rsidR="00675244" w:rsidRPr="00833F60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3F6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6572E" w:rsidRPr="00833F60">
              <w:rPr>
                <w:rFonts w:ascii="Calibri" w:hAnsi="Calibri" w:cs="Calibri"/>
                <w:sz w:val="22"/>
                <w:szCs w:val="22"/>
              </w:rPr>
              <w:t>1</w:t>
            </w:r>
            <w:r w:rsidR="003014B5" w:rsidRPr="00833F60">
              <w:rPr>
                <w:rFonts w:ascii="Calibri" w:hAnsi="Calibri" w:cs="Calibri"/>
                <w:sz w:val="22"/>
                <w:szCs w:val="22"/>
              </w:rPr>
              <w:t>.</w:t>
            </w:r>
            <w:r w:rsidR="0026572E" w:rsidRPr="00833F60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358F" w14:textId="32491D18" w:rsidR="00675244" w:rsidRPr="00CA1AED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1AE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B3358B" w:rsidRPr="00CA1AED">
              <w:rPr>
                <w:rFonts w:ascii="Calibri" w:hAnsi="Calibri" w:cs="Calibri"/>
                <w:sz w:val="22"/>
                <w:szCs w:val="22"/>
              </w:rPr>
              <w:t>4</w:t>
            </w:r>
            <w:r w:rsidR="006B0C04" w:rsidRPr="00CA1AED">
              <w:rPr>
                <w:rFonts w:ascii="Calibri" w:hAnsi="Calibri" w:cs="Calibri"/>
                <w:sz w:val="22"/>
                <w:szCs w:val="22"/>
              </w:rPr>
              <w:t>.</w:t>
            </w:r>
            <w:r w:rsidR="00B3358B" w:rsidRPr="00CA1AE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675244" w:rsidRPr="004E4BE5" w14:paraId="283B6811" w14:textId="77777777" w:rsidTr="00BD03E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C5265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DEF5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36EB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AE03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E5C" w14:textId="77777777" w:rsidR="00675244" w:rsidRPr="0034449B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5E07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469" w14:textId="77777777" w:rsidR="00675244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DE2" w14:textId="2E21A727" w:rsidR="00675244" w:rsidRPr="00833F60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3F6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0032B1" w:rsidRPr="00833F60">
              <w:rPr>
                <w:rFonts w:ascii="Calibri" w:hAnsi="Calibri" w:cs="Calibri"/>
                <w:sz w:val="22"/>
                <w:szCs w:val="22"/>
              </w:rPr>
              <w:t>0.</w:t>
            </w:r>
            <w:r w:rsidR="00833F60" w:rsidRPr="00833F60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7F" w14:textId="35C482B0" w:rsidR="00675244" w:rsidRPr="00833F60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3F60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33F60" w:rsidRPr="00833F60">
              <w:rPr>
                <w:rFonts w:ascii="Calibri" w:hAnsi="Calibri" w:cs="Calibri"/>
                <w:sz w:val="22"/>
                <w:szCs w:val="22"/>
              </w:rPr>
              <w:t>1</w:t>
            </w:r>
            <w:r w:rsidR="000032B1" w:rsidRPr="00833F60">
              <w:rPr>
                <w:rFonts w:ascii="Calibri" w:hAnsi="Calibri" w:cs="Calibri"/>
                <w:sz w:val="22"/>
                <w:szCs w:val="22"/>
              </w:rPr>
              <w:t>.</w:t>
            </w:r>
            <w:r w:rsidR="00833F60" w:rsidRPr="00833F60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020D" w14:textId="25E5F9AF" w:rsidR="00675244" w:rsidRPr="00CA1AED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A1AED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B3358B" w:rsidRPr="00CA1AED">
              <w:rPr>
                <w:rFonts w:ascii="Calibri" w:hAnsi="Calibri" w:cs="Calibri"/>
                <w:sz w:val="22"/>
                <w:szCs w:val="22"/>
              </w:rPr>
              <w:t>3</w:t>
            </w:r>
            <w:r w:rsidR="006B0C04" w:rsidRPr="00CA1AED">
              <w:rPr>
                <w:rFonts w:ascii="Calibri" w:hAnsi="Calibri" w:cs="Calibri"/>
                <w:sz w:val="22"/>
                <w:szCs w:val="22"/>
              </w:rPr>
              <w:t>.</w:t>
            </w:r>
            <w:r w:rsidR="00CA1AED" w:rsidRPr="00CA1AE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675244" w:rsidRPr="004E4BE5" w14:paraId="1D85D16D" w14:textId="77777777" w:rsidTr="00BD03E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428A0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2A70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D9E4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B313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965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D84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9B64" w14:textId="77777777" w:rsidR="00675244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F74F" w14:textId="2959AAB6" w:rsidR="00675244" w:rsidRPr="00B75287" w:rsidRDefault="00675244" w:rsidP="00675244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370" w14:textId="169D3DD4" w:rsidR="00675244" w:rsidRPr="00B75287" w:rsidRDefault="00675244" w:rsidP="00675244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558D" w14:textId="59FE94BF" w:rsidR="00675244" w:rsidRPr="00B75287" w:rsidRDefault="00675244" w:rsidP="00675244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037ADD" w:rsidRPr="004E4BE5" w14:paraId="3C420DFB" w14:textId="77777777" w:rsidTr="00C0670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FF5DA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768F7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28B1F" w14:textId="77777777" w:rsidR="00037ADD" w:rsidRPr="004E4BE5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FF15C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B5319" w14:textId="77777777" w:rsidR="00037ADD" w:rsidRPr="004E4BE5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FEFE1" w14:textId="77777777" w:rsidR="00037ADD" w:rsidRPr="004E4BE5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FB7" w14:textId="77777777" w:rsidR="00037ADD" w:rsidRDefault="00037ADD" w:rsidP="00037AD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1310" w14:textId="5273D56C" w:rsidR="00037ADD" w:rsidRPr="00111F1D" w:rsidRDefault="00037ADD" w:rsidP="00037ADD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6DF" w14:textId="72ABEF79" w:rsidR="00037ADD" w:rsidRPr="00111F1D" w:rsidRDefault="00037ADD" w:rsidP="00037ADD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AEBA" w14:textId="5CD4A3BE" w:rsidR="00037ADD" w:rsidRPr="00111F1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3.5</w:t>
            </w:r>
          </w:p>
        </w:tc>
      </w:tr>
      <w:tr w:rsidR="00037ADD" w:rsidRPr="004E4BE5" w14:paraId="48F241F9" w14:textId="77777777" w:rsidTr="00BD03E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2C0D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CEB5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C362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0F8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70A" w14:textId="77777777" w:rsidR="00037ADD" w:rsidRPr="0034449B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F884" w14:textId="77777777" w:rsidR="00037AD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0A5" w14:textId="77777777" w:rsidR="00037ADD" w:rsidRDefault="00037ADD" w:rsidP="00037AD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AF9" w14:textId="199EBE54" w:rsidR="00037ADD" w:rsidRPr="00111F1D" w:rsidRDefault="00037ADD" w:rsidP="00037ADD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74EA" w14:textId="47386867" w:rsidR="00037ADD" w:rsidRPr="00111F1D" w:rsidRDefault="00037ADD" w:rsidP="00037ADD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0268" w14:textId="4CCC7F1A" w:rsidR="00037ADD" w:rsidRPr="00111F1D" w:rsidRDefault="00037ADD" w:rsidP="00037ADD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 w:rsidRPr="0078765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2.5</w:t>
            </w:r>
          </w:p>
        </w:tc>
      </w:tr>
      <w:tr w:rsidR="00675244" w:rsidRPr="004E4BE5" w14:paraId="59357359" w14:textId="77777777" w:rsidTr="00C0670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9C068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70C2F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B159A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8AD6D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231CC" w14:textId="77777777" w:rsidR="00675244" w:rsidRPr="004E4BE5" w:rsidRDefault="00675244" w:rsidP="00C0670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D3B0C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55" w14:textId="77777777" w:rsidR="00675244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F9B" w14:textId="78894F56" w:rsidR="00675244" w:rsidRPr="00BB4F55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F5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D154C" w:rsidRPr="00BB4F55">
              <w:rPr>
                <w:rFonts w:ascii="Calibri" w:hAnsi="Calibri" w:cs="Calibri"/>
                <w:sz w:val="22"/>
                <w:szCs w:val="22"/>
              </w:rPr>
              <w:t>1</w:t>
            </w:r>
            <w:r w:rsidR="00CE1A95" w:rsidRPr="00BB4F55">
              <w:rPr>
                <w:rFonts w:ascii="Calibri" w:hAnsi="Calibri" w:cs="Calibri"/>
                <w:sz w:val="22"/>
                <w:szCs w:val="22"/>
              </w:rPr>
              <w:t>.</w:t>
            </w:r>
            <w:r w:rsidR="002D154C" w:rsidRPr="00BB4F5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607" w14:textId="316A03A7" w:rsidR="00675244" w:rsidRPr="00BB4F55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F5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2D154C" w:rsidRPr="00BB4F55">
              <w:rPr>
                <w:rFonts w:ascii="Calibri" w:hAnsi="Calibri" w:cs="Calibri"/>
                <w:sz w:val="22"/>
                <w:szCs w:val="22"/>
              </w:rPr>
              <w:t>1</w:t>
            </w:r>
            <w:r w:rsidR="00CE1A95" w:rsidRPr="00BB4F55">
              <w:rPr>
                <w:rFonts w:ascii="Calibri" w:hAnsi="Calibri" w:cs="Calibri"/>
                <w:sz w:val="22"/>
                <w:szCs w:val="22"/>
              </w:rPr>
              <w:t>.</w:t>
            </w:r>
            <w:r w:rsidR="002D154C" w:rsidRPr="00BB4F5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06A" w14:textId="4B0C22A6" w:rsidR="00675244" w:rsidRPr="00EC0D8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C0D8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C0D85" w:rsidRPr="00EC0D85">
              <w:rPr>
                <w:rFonts w:ascii="Calibri" w:hAnsi="Calibri" w:cs="Calibri"/>
                <w:sz w:val="22"/>
                <w:szCs w:val="22"/>
              </w:rPr>
              <w:t>5</w:t>
            </w:r>
            <w:r w:rsidR="00C22555" w:rsidRPr="00EC0D85">
              <w:rPr>
                <w:rFonts w:ascii="Calibri" w:hAnsi="Calibri" w:cs="Calibri"/>
                <w:sz w:val="22"/>
                <w:szCs w:val="22"/>
              </w:rPr>
              <w:t>.</w:t>
            </w:r>
            <w:r w:rsidR="00EC0D85" w:rsidRPr="00EC0D85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675244" w:rsidRPr="004E4BE5" w14:paraId="607FB7F7" w14:textId="77777777" w:rsidTr="00BD03E0">
        <w:trPr>
          <w:trHeight w:val="302"/>
        </w:trPr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0C4C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030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F98" w14:textId="77777777" w:rsidR="00675244" w:rsidRPr="004E4BE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8A3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BAE" w14:textId="77777777" w:rsidR="00675244" w:rsidRPr="0034449B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E35C" w14:textId="77777777" w:rsidR="00675244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0F66" w14:textId="77777777" w:rsidR="00675244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0C3" w14:textId="433A2F3C" w:rsidR="00675244" w:rsidRPr="00BB4F55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F5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E1A95" w:rsidRPr="00BB4F55">
              <w:rPr>
                <w:rFonts w:ascii="Calibri" w:hAnsi="Calibri" w:cs="Calibri"/>
                <w:sz w:val="22"/>
                <w:szCs w:val="22"/>
              </w:rPr>
              <w:t>0.</w:t>
            </w:r>
            <w:r w:rsidR="00BB4F55" w:rsidRPr="00BB4F5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855" w14:textId="6BCE20B5" w:rsidR="00675244" w:rsidRPr="00BB4F55" w:rsidRDefault="00675244" w:rsidP="0067524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4F5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BB4F55" w:rsidRPr="00BB4F55">
              <w:rPr>
                <w:rFonts w:ascii="Calibri" w:hAnsi="Calibri" w:cs="Calibri"/>
                <w:sz w:val="22"/>
                <w:szCs w:val="22"/>
              </w:rPr>
              <w:t>1</w:t>
            </w:r>
            <w:r w:rsidR="00CE1A95" w:rsidRPr="00BB4F55">
              <w:rPr>
                <w:rFonts w:ascii="Calibri" w:hAnsi="Calibri" w:cs="Calibri"/>
                <w:sz w:val="22"/>
                <w:szCs w:val="22"/>
              </w:rPr>
              <w:t>.</w:t>
            </w:r>
            <w:r w:rsidR="00BB4F55" w:rsidRPr="00BB4F5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A983" w14:textId="0F1481E9" w:rsidR="00675244" w:rsidRPr="00EC0D85" w:rsidRDefault="00675244" w:rsidP="0067524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C0D8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C0D85" w:rsidRPr="00EC0D85">
              <w:rPr>
                <w:rFonts w:ascii="Calibri" w:hAnsi="Calibri" w:cs="Calibri"/>
                <w:sz w:val="22"/>
                <w:szCs w:val="22"/>
              </w:rPr>
              <w:t>3</w:t>
            </w:r>
            <w:r w:rsidR="00C22555" w:rsidRPr="00EC0D85">
              <w:rPr>
                <w:rFonts w:ascii="Calibri" w:hAnsi="Calibri" w:cs="Calibri"/>
                <w:sz w:val="22"/>
                <w:szCs w:val="22"/>
              </w:rPr>
              <w:t>.</w:t>
            </w:r>
            <w:r w:rsidR="00EC0D85" w:rsidRPr="00EC0D8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</w:tbl>
    <w:p w14:paraId="1AE8FE2E" w14:textId="1878BC72" w:rsidR="0033116C" w:rsidRDefault="002744B4" w:rsidP="007D3C87">
      <w:pPr>
        <w:pStyle w:val="Caption"/>
        <w:jc w:val="center"/>
        <w:rPr>
          <w:sz w:val="22"/>
          <w:szCs w:val="22"/>
        </w:rPr>
      </w:pPr>
      <w:r w:rsidRPr="002744B4">
        <w:rPr>
          <w:sz w:val="22"/>
          <w:szCs w:val="22"/>
        </w:rPr>
        <w:t xml:space="preserve">Table </w:t>
      </w:r>
      <w:r w:rsidRPr="002744B4">
        <w:rPr>
          <w:sz w:val="22"/>
          <w:szCs w:val="22"/>
        </w:rPr>
        <w:fldChar w:fldCharType="begin"/>
      </w:r>
      <w:r w:rsidRPr="002744B4">
        <w:rPr>
          <w:sz w:val="22"/>
          <w:szCs w:val="22"/>
        </w:rPr>
        <w:instrText xml:space="preserve"> SEQ Table \* ARABIC </w:instrText>
      </w:r>
      <w:r w:rsidRPr="002744B4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6</w:t>
      </w:r>
      <w:r w:rsidRPr="002744B4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7D3C87">
        <w:rPr>
          <w:sz w:val="22"/>
          <w:szCs w:val="22"/>
        </w:rPr>
        <w:t xml:space="preserve"> PRS-RSRP simulation results for FR</w:t>
      </w:r>
      <w:r w:rsidR="0036504D">
        <w:rPr>
          <w:sz w:val="22"/>
          <w:szCs w:val="22"/>
        </w:rPr>
        <w:t>2 in</w:t>
      </w:r>
      <w:r w:rsidR="007D3C87">
        <w:rPr>
          <w:sz w:val="22"/>
          <w:szCs w:val="22"/>
        </w:rPr>
        <w:t xml:space="preserve"> AWGN.</w:t>
      </w:r>
    </w:p>
    <w:p w14:paraId="5C0DAE9E" w14:textId="77777777" w:rsidR="009F65BC" w:rsidRDefault="009F65BC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9F65BC" w:rsidRPr="004E4BE5" w14:paraId="57ACEFC4" w14:textId="77777777" w:rsidTr="00504980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D870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0FE4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5113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4F65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BB85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DB162" w14:textId="77777777" w:rsidR="009F65BC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AF52A" w14:textId="77777777" w:rsidR="009F65BC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09B4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9F65BC" w:rsidRPr="004E4BE5" w14:paraId="2A6F7DA1" w14:textId="77777777" w:rsidTr="00504980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26F2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C53E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9F43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889D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9625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299" w14:textId="77777777" w:rsidR="009F65BC" w:rsidRPr="004E4BE5" w:rsidRDefault="009F65BC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CC5" w14:textId="77777777" w:rsidR="009F65BC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EB4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E0C2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7CB9" w14:textId="77777777" w:rsidR="009F65BC" w:rsidRPr="004E4BE5" w:rsidRDefault="009F65BC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D216CF" w:rsidRPr="004E4BE5" w14:paraId="69A823DC" w14:textId="77777777" w:rsidTr="00504980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35AB7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BDC72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4E392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B2FEE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A99C6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A1261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7B9" w14:textId="77777777" w:rsidR="00D216CF" w:rsidRDefault="00D216CF" w:rsidP="00D216C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CB" w14:textId="7273ACB0" w:rsidR="00D216CF" w:rsidRPr="00E41983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6.5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2BD" w14:textId="644C26D4" w:rsidR="00D216CF" w:rsidRPr="00E41983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247D0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6.4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3334" w14:textId="71323FBB" w:rsidR="00D216CF" w:rsidRPr="00E41983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247D0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5.7</w:t>
            </w:r>
          </w:p>
        </w:tc>
      </w:tr>
      <w:tr w:rsidR="00D216CF" w:rsidRPr="004E4BE5" w14:paraId="49C7D2E1" w14:textId="77777777" w:rsidTr="00862352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4A42F" w14:textId="77777777" w:rsidR="00D216CF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832D" w14:textId="77777777" w:rsidR="00D216CF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448F6" w14:textId="77777777" w:rsidR="00D216CF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E9B3" w14:textId="77777777" w:rsidR="00D216CF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33D2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D72E" w14:textId="77777777" w:rsidR="00D216CF" w:rsidRPr="004E4BE5" w:rsidRDefault="00D216CF" w:rsidP="00D216C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DC05" w14:textId="77777777" w:rsidR="00D216CF" w:rsidRDefault="00D216CF" w:rsidP="00D216C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3A1" w14:textId="057B4771" w:rsidR="00D216CF" w:rsidRPr="00E41983" w:rsidRDefault="00D216CF" w:rsidP="00D216C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1C0D" w14:textId="229FE2D1" w:rsidR="00D216CF" w:rsidRPr="00E41983" w:rsidRDefault="00D216CF" w:rsidP="00D216C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D9EA" w14:textId="5B23599D" w:rsidR="00D216CF" w:rsidRPr="00E41983" w:rsidRDefault="00D216CF" w:rsidP="00D216CF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586ACA" w:rsidRPr="004E4BE5" w14:paraId="74C74A77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1EFA9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3EBC8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912C7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1BD6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2956B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F7F3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A19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5C3D" w14:textId="630F8A99" w:rsidR="00586ACA" w:rsidRPr="00291BD7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1BD7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91BD7">
              <w:rPr>
                <w:rFonts w:ascii="Calibri" w:hAnsi="Calibri" w:cs="Calibri"/>
                <w:sz w:val="22"/>
                <w:szCs w:val="22"/>
              </w:rPr>
              <w:t>5.</w:t>
            </w:r>
            <w:r w:rsidR="00E77DD8" w:rsidRPr="00291BD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AC1" w14:textId="36D1239E" w:rsidR="00586ACA" w:rsidRPr="00291BD7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1BD7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E77DD8" w:rsidRPr="00291BD7">
              <w:rPr>
                <w:rFonts w:ascii="Calibri" w:hAnsi="Calibri" w:cs="Calibri"/>
                <w:sz w:val="22"/>
                <w:szCs w:val="22"/>
              </w:rPr>
              <w:t>4</w:t>
            </w:r>
            <w:r w:rsidRPr="00291BD7">
              <w:rPr>
                <w:rFonts w:ascii="Calibri" w:hAnsi="Calibri" w:cs="Calibri"/>
                <w:sz w:val="22"/>
                <w:szCs w:val="22"/>
              </w:rPr>
              <w:t>.</w:t>
            </w:r>
            <w:r w:rsidR="00E77DD8" w:rsidRPr="00291BD7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A99A" w14:textId="298CA704" w:rsidR="00586ACA" w:rsidRPr="006B6456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45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6B6456">
              <w:rPr>
                <w:rFonts w:ascii="Calibri" w:hAnsi="Calibri" w:cs="Calibri"/>
                <w:sz w:val="22"/>
                <w:szCs w:val="22"/>
              </w:rPr>
              <w:t>4.4</w:t>
            </w:r>
          </w:p>
        </w:tc>
      </w:tr>
      <w:tr w:rsidR="00586ACA" w:rsidRPr="004E4BE5" w14:paraId="3BCDEFA9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0A90D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7E8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5FAE5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CBBA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82AD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F419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4756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96F" w14:textId="520738E0" w:rsidR="00586ACA" w:rsidRPr="00291BD7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1BD7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91BD7">
              <w:rPr>
                <w:rFonts w:ascii="Calibri" w:hAnsi="Calibri" w:cs="Calibri"/>
                <w:sz w:val="22"/>
                <w:szCs w:val="22"/>
              </w:rPr>
              <w:t>0.</w:t>
            </w:r>
            <w:r w:rsidR="00291BD7" w:rsidRPr="00291BD7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CF9" w14:textId="649A3259" w:rsidR="00586ACA" w:rsidRPr="00291BD7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1BD7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91BD7">
              <w:rPr>
                <w:rFonts w:ascii="Calibri" w:hAnsi="Calibri" w:cs="Calibri"/>
                <w:sz w:val="22"/>
                <w:szCs w:val="22"/>
              </w:rPr>
              <w:t>0.</w:t>
            </w:r>
            <w:r w:rsidR="00291BD7" w:rsidRPr="00291BD7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5864" w14:textId="4F4C7941" w:rsidR="00586ACA" w:rsidRPr="006B6456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45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B6456" w:rsidRPr="006B6456">
              <w:rPr>
                <w:rFonts w:ascii="Calibri" w:hAnsi="Calibri" w:cs="Calibri"/>
                <w:sz w:val="22"/>
                <w:szCs w:val="22"/>
              </w:rPr>
              <w:t>2</w:t>
            </w:r>
            <w:r w:rsidRPr="006B6456">
              <w:rPr>
                <w:rFonts w:ascii="Calibri" w:hAnsi="Calibri" w:cs="Calibri"/>
                <w:sz w:val="22"/>
                <w:szCs w:val="22"/>
              </w:rPr>
              <w:t>.</w:t>
            </w:r>
            <w:r w:rsidR="006B6456" w:rsidRPr="006B645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586ACA" w:rsidRPr="004E4BE5" w14:paraId="79DB9AA9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FFF7B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910C2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E513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4FAD2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719F0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AE93F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6A7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CBF" w14:textId="7BB55F16" w:rsidR="00586ACA" w:rsidRPr="0025530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530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5530A">
              <w:rPr>
                <w:rFonts w:ascii="Calibri" w:hAnsi="Calibri" w:cs="Calibri"/>
                <w:sz w:val="22"/>
                <w:szCs w:val="22"/>
              </w:rPr>
              <w:t>4.</w:t>
            </w:r>
            <w:r w:rsidR="00EC75EA" w:rsidRPr="0025530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A54" w14:textId="10FE1C1C" w:rsidR="00586ACA" w:rsidRPr="0025530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530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7252E3" w:rsidRPr="0025530A">
              <w:rPr>
                <w:rFonts w:ascii="Calibri" w:hAnsi="Calibri" w:cs="Calibri"/>
                <w:sz w:val="22"/>
                <w:szCs w:val="22"/>
              </w:rPr>
              <w:t>3.9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822C" w14:textId="60E1C5E8" w:rsidR="00586ACA" w:rsidRPr="00C30C86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30C8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C30C86">
              <w:rPr>
                <w:rFonts w:ascii="Calibri" w:hAnsi="Calibri" w:cs="Calibri"/>
                <w:sz w:val="22"/>
                <w:szCs w:val="22"/>
              </w:rPr>
              <w:t>3.7</w:t>
            </w:r>
          </w:p>
        </w:tc>
      </w:tr>
      <w:tr w:rsidR="00586ACA" w:rsidRPr="004E4BE5" w14:paraId="65B3129D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94CF0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83A7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903B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1D39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DBDE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840D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D9A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F7C" w14:textId="4BB87979" w:rsidR="00586ACA" w:rsidRPr="0025530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530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5530A">
              <w:rPr>
                <w:rFonts w:ascii="Calibri" w:hAnsi="Calibri" w:cs="Calibri"/>
                <w:sz w:val="22"/>
                <w:szCs w:val="22"/>
              </w:rPr>
              <w:t>0.</w:t>
            </w:r>
            <w:r w:rsidR="007252E3" w:rsidRPr="0025530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6EB" w14:textId="655413AB" w:rsidR="00586ACA" w:rsidRPr="0025530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530A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5530A">
              <w:rPr>
                <w:rFonts w:ascii="Calibri" w:hAnsi="Calibri" w:cs="Calibri"/>
                <w:sz w:val="22"/>
                <w:szCs w:val="22"/>
              </w:rPr>
              <w:t>0.</w:t>
            </w:r>
            <w:r w:rsidR="0025530A" w:rsidRPr="0025530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0D33" w14:textId="0494926E" w:rsidR="00586ACA" w:rsidRPr="00C30C86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C30C8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30C86" w:rsidRPr="00C30C86">
              <w:rPr>
                <w:rFonts w:ascii="Calibri" w:hAnsi="Calibri" w:cs="Calibri"/>
                <w:sz w:val="22"/>
                <w:szCs w:val="22"/>
              </w:rPr>
              <w:t>1</w:t>
            </w:r>
            <w:r w:rsidRPr="00C30C86">
              <w:rPr>
                <w:rFonts w:ascii="Calibri" w:hAnsi="Calibri" w:cs="Calibri"/>
                <w:sz w:val="22"/>
                <w:szCs w:val="22"/>
              </w:rPr>
              <w:t>.</w:t>
            </w:r>
            <w:r w:rsidR="00C30C86" w:rsidRPr="00C30C86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D35228" w:rsidRPr="004E4BE5" w14:paraId="3EEF1994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DF242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8845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A50B" w14:textId="77777777" w:rsidR="00D35228" w:rsidRPr="004E4BE5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7901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DE552" w14:textId="77777777" w:rsidR="00D35228" w:rsidRPr="004E4BE5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338FC" w14:textId="77777777" w:rsidR="00D35228" w:rsidRPr="004E4BE5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5E3" w14:textId="77777777" w:rsidR="00D35228" w:rsidRDefault="00D35228" w:rsidP="00D3522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3AA1" w14:textId="19881342" w:rsidR="00D35228" w:rsidRPr="00E41983" w:rsidRDefault="00D35228" w:rsidP="00D35228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5.5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FED" w14:textId="7C8C6EF2" w:rsidR="00D35228" w:rsidRPr="00E41983" w:rsidRDefault="00D35228" w:rsidP="00D35228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5.1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BDFC" w14:textId="5553A4F9" w:rsidR="00D35228" w:rsidRPr="00E41983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4.9</w:t>
            </w:r>
          </w:p>
        </w:tc>
      </w:tr>
      <w:tr w:rsidR="00D35228" w:rsidRPr="004E4BE5" w14:paraId="69AE1B0A" w14:textId="77777777" w:rsidTr="007474FD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22F8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CFD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C9A5A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63BD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F2A6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B7E" w14:textId="77777777" w:rsidR="00D35228" w:rsidRDefault="00D35228" w:rsidP="00D352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BA9" w14:textId="77777777" w:rsidR="00D35228" w:rsidRDefault="00D35228" w:rsidP="00D3522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8E6" w14:textId="09E5946E" w:rsidR="00D35228" w:rsidRPr="00E41983" w:rsidRDefault="00D35228" w:rsidP="00D35228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59D" w14:textId="7AE8EDD4" w:rsidR="00D35228" w:rsidRPr="00E41983" w:rsidRDefault="00D35228" w:rsidP="00D35228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0.8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6B82" w14:textId="691BCB67" w:rsidR="00D35228" w:rsidRPr="00E41983" w:rsidRDefault="00D35228" w:rsidP="00D35228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EB2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>
              <w:rPr>
                <w:rFonts w:ascii="Calibri" w:hAnsi="Calibri" w:cs="Calibri"/>
                <w:sz w:val="22"/>
                <w:szCs w:val="22"/>
              </w:rPr>
              <w:t>2.4</w:t>
            </w:r>
          </w:p>
        </w:tc>
      </w:tr>
      <w:tr w:rsidR="00586ACA" w:rsidRPr="004E4BE5" w14:paraId="2102F4D8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02D0B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CD3BE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3E435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AA54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159FD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3A52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157D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AA4" w14:textId="0291A158" w:rsidR="00586ACA" w:rsidRPr="00796763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676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796763">
              <w:rPr>
                <w:rFonts w:ascii="Calibri" w:hAnsi="Calibri" w:cs="Calibri"/>
                <w:sz w:val="22"/>
                <w:szCs w:val="22"/>
              </w:rPr>
              <w:t>4.</w:t>
            </w:r>
            <w:r w:rsidR="009153FB" w:rsidRPr="00796763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232" w14:textId="72D6224D" w:rsidR="00586ACA" w:rsidRPr="00796763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676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796763">
              <w:rPr>
                <w:rFonts w:ascii="Calibri" w:hAnsi="Calibri" w:cs="Calibri"/>
                <w:sz w:val="22"/>
                <w:szCs w:val="22"/>
              </w:rPr>
              <w:t>4.</w:t>
            </w:r>
            <w:r w:rsidR="009153FB" w:rsidRPr="00796763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A8C1" w14:textId="736ED610" w:rsidR="00586ACA" w:rsidRPr="00200DDE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0DD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200DDE">
              <w:rPr>
                <w:rFonts w:ascii="Calibri" w:hAnsi="Calibri" w:cs="Calibri"/>
                <w:sz w:val="22"/>
                <w:szCs w:val="22"/>
              </w:rPr>
              <w:t>4.</w:t>
            </w:r>
            <w:r w:rsidR="00402B35" w:rsidRPr="00200DD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586ACA" w:rsidRPr="004E4BE5" w14:paraId="13099A61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C3BC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BECA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DC3" w14:textId="77777777" w:rsidR="00586ACA" w:rsidRPr="004E4BE5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7EA3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32A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4D4" w14:textId="77777777" w:rsidR="00586ACA" w:rsidRDefault="00586ACA" w:rsidP="0090464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94D" w14:textId="77777777" w:rsidR="00586ACA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21C" w14:textId="1617EFB1" w:rsidR="00586ACA" w:rsidRPr="00796763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676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796763">
              <w:rPr>
                <w:rFonts w:ascii="Calibri" w:hAnsi="Calibri" w:cs="Calibri"/>
                <w:sz w:val="22"/>
                <w:szCs w:val="22"/>
              </w:rPr>
              <w:t>0.</w:t>
            </w:r>
            <w:r w:rsidR="005E0390" w:rsidRPr="00796763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8C6B" w14:textId="21B62D9A" w:rsidR="00586ACA" w:rsidRPr="00796763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6763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Pr="00796763">
              <w:rPr>
                <w:rFonts w:ascii="Calibri" w:hAnsi="Calibri" w:cs="Calibri"/>
                <w:sz w:val="22"/>
                <w:szCs w:val="22"/>
              </w:rPr>
              <w:t>0.</w:t>
            </w:r>
            <w:r w:rsidR="005E0390" w:rsidRPr="00796763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D351" w14:textId="217E89F5" w:rsidR="00586ACA" w:rsidRPr="00200DDE" w:rsidRDefault="00586ACA" w:rsidP="0090464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0DDE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402B35" w:rsidRPr="00200DDE">
              <w:rPr>
                <w:rFonts w:ascii="Calibri" w:hAnsi="Calibri" w:cs="Calibri"/>
                <w:sz w:val="22"/>
                <w:szCs w:val="22"/>
              </w:rPr>
              <w:t>2</w:t>
            </w:r>
            <w:r w:rsidRPr="00200DDE">
              <w:rPr>
                <w:rFonts w:ascii="Calibri" w:hAnsi="Calibri" w:cs="Calibri"/>
                <w:sz w:val="22"/>
                <w:szCs w:val="22"/>
              </w:rPr>
              <w:t>.</w:t>
            </w:r>
            <w:r w:rsidR="00402B35" w:rsidRPr="00200DD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20145A6F" w14:textId="6D9FCBAF" w:rsidR="001C3034" w:rsidRDefault="008555C6" w:rsidP="001E479B">
      <w:pPr>
        <w:pStyle w:val="Caption"/>
        <w:jc w:val="center"/>
        <w:rPr>
          <w:sz w:val="22"/>
          <w:szCs w:val="22"/>
        </w:rPr>
      </w:pPr>
      <w:r w:rsidRPr="008555C6">
        <w:rPr>
          <w:sz w:val="22"/>
          <w:szCs w:val="22"/>
        </w:rPr>
        <w:t xml:space="preserve">Table </w:t>
      </w:r>
      <w:r w:rsidRPr="008555C6">
        <w:rPr>
          <w:sz w:val="22"/>
          <w:szCs w:val="22"/>
        </w:rPr>
        <w:fldChar w:fldCharType="begin"/>
      </w:r>
      <w:r w:rsidRPr="008555C6">
        <w:rPr>
          <w:sz w:val="22"/>
          <w:szCs w:val="22"/>
        </w:rPr>
        <w:instrText xml:space="preserve"> SEQ Table \* ARABIC </w:instrText>
      </w:r>
      <w:r w:rsidRPr="008555C6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7</w:t>
      </w:r>
      <w:r w:rsidRPr="008555C6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1E479B">
        <w:rPr>
          <w:sz w:val="22"/>
          <w:szCs w:val="22"/>
        </w:rPr>
        <w:t>PRS-RSRP simulation results for FR1</w:t>
      </w:r>
      <w:r w:rsidR="002E0A80">
        <w:rPr>
          <w:sz w:val="22"/>
          <w:szCs w:val="22"/>
        </w:rPr>
        <w:t xml:space="preserve"> in</w:t>
      </w:r>
      <w:r w:rsidR="001E479B">
        <w:rPr>
          <w:sz w:val="22"/>
          <w:szCs w:val="22"/>
        </w:rPr>
        <w:t xml:space="preserve"> TDL-A.</w:t>
      </w:r>
    </w:p>
    <w:p w14:paraId="55F04F63" w14:textId="1723126F" w:rsidR="001C3034" w:rsidRDefault="001C3034">
      <w:pPr>
        <w:spacing w:after="0"/>
        <w:rPr>
          <w:b/>
          <w:sz w:val="22"/>
          <w:szCs w:val="22"/>
        </w:rPr>
      </w:pPr>
    </w:p>
    <w:p w14:paraId="6010434B" w14:textId="77777777" w:rsidR="00E10782" w:rsidRDefault="00E10782">
      <w:pPr>
        <w:spacing w:after="0"/>
        <w:rPr>
          <w:b/>
          <w:sz w:val="22"/>
          <w:szCs w:val="22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550"/>
        <w:gridCol w:w="789"/>
        <w:gridCol w:w="674"/>
        <w:gridCol w:w="915"/>
        <w:gridCol w:w="945"/>
        <w:gridCol w:w="1194"/>
        <w:gridCol w:w="650"/>
        <w:gridCol w:w="1282"/>
        <w:gridCol w:w="1282"/>
        <w:gridCol w:w="1282"/>
      </w:tblGrid>
      <w:tr w:rsidR="001B5159" w:rsidRPr="004E4BE5" w14:paraId="248C62E1" w14:textId="77777777" w:rsidTr="00504980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4C70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1EFC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4A9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680C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850D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824C1" w14:textId="77777777" w:rsidR="001B5159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E292" w14:textId="77777777" w:rsidR="001B5159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871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1B5159" w:rsidRPr="004E4BE5" w14:paraId="6DCB89D8" w14:textId="77777777" w:rsidTr="00504980">
        <w:trPr>
          <w:trHeight w:val="78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24AF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2A56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FA24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E2D7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0895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1A1" w14:textId="77777777" w:rsidR="001B5159" w:rsidRPr="004E4BE5" w:rsidRDefault="001B515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B7D" w14:textId="77777777" w:rsidR="001B5159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479E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771B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048" w14:textId="77777777" w:rsidR="001B5159" w:rsidRPr="004E4BE5" w:rsidRDefault="001B515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586ACA" w:rsidRPr="004E4BE5" w14:paraId="3E3AE957" w14:textId="77777777" w:rsidTr="00E41983">
        <w:trPr>
          <w:trHeight w:val="30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417F2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77382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71ED6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E50F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E712D" w14:textId="77777777" w:rsidR="00586ACA" w:rsidRPr="004E4BE5" w:rsidRDefault="00586ACA" w:rsidP="00E4198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A795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FF8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EC10" w14:textId="53BF6BF4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C19" w14:textId="6FDEDC89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4690" w14:textId="27F7FE2D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586ACA" w:rsidRPr="004E4BE5" w14:paraId="0E106BEC" w14:textId="77777777" w:rsidTr="00FE2DCD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67F13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F40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E2420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AC6D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267" w14:textId="77777777" w:rsidR="00586ACA" w:rsidRPr="0034449B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0D56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FB9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785" w14:textId="6CDA81EA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C58" w14:textId="3C1E2E14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8A32" w14:textId="719D56F7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586ACA" w:rsidRPr="004E4BE5" w14:paraId="47E69838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8E25A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05138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7F80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02725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A8184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7A54E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106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4EE" w14:textId="146F7E15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F516D">
              <w:rPr>
                <w:rFonts w:ascii="Calibri" w:hAnsi="Calibri" w:cs="Calibri"/>
                <w:sz w:val="22"/>
                <w:szCs w:val="22"/>
              </w:rPr>
              <w:t>2.5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FAD" w14:textId="56530AF4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F516D">
              <w:rPr>
                <w:rFonts w:ascii="Calibri" w:hAnsi="Calibri" w:cs="Calibri"/>
                <w:sz w:val="22"/>
                <w:szCs w:val="22"/>
              </w:rPr>
              <w:t>2.7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3B4C" w14:textId="2C2DCB7D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95BBE">
              <w:rPr>
                <w:rFonts w:ascii="Calibri" w:hAnsi="Calibri" w:cs="Calibri"/>
                <w:sz w:val="22"/>
                <w:szCs w:val="22"/>
              </w:rPr>
              <w:t>5.5</w:t>
            </w:r>
          </w:p>
        </w:tc>
      </w:tr>
      <w:tr w:rsidR="00586ACA" w:rsidRPr="004E4BE5" w14:paraId="4CC1D774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A6C5D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2BB0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DB2E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17D4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89F" w14:textId="77777777" w:rsidR="00586ACA" w:rsidRPr="0034449B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017B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214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485" w14:textId="486BDC41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160502">
              <w:rPr>
                <w:rFonts w:ascii="Calibri" w:hAnsi="Calibri" w:cs="Calibri"/>
                <w:sz w:val="22"/>
                <w:szCs w:val="22"/>
              </w:rPr>
              <w:t>0.7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0" w14:textId="1DBC1913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160502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D72F" w14:textId="31548091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C95BBE">
              <w:rPr>
                <w:rFonts w:ascii="Calibri" w:hAnsi="Calibri" w:cs="Calibri"/>
                <w:sz w:val="22"/>
                <w:szCs w:val="22"/>
              </w:rPr>
              <w:t>3.8</w:t>
            </w:r>
          </w:p>
        </w:tc>
      </w:tr>
      <w:tr w:rsidR="00586ACA" w:rsidRPr="004E4BE5" w14:paraId="26DA06D9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4B84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0A5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DAD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177B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72A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D2B1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F21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6BC3" w14:textId="6EACC586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936" w14:textId="7A7B7E64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A080" w14:textId="7B294CFD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86ACA" w:rsidRPr="004E4BE5" w14:paraId="3B1BD00D" w14:textId="77777777" w:rsidTr="00E41983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7D17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C8F0F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8F2AA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230C8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65E5F" w14:textId="77777777" w:rsidR="00586ACA" w:rsidRPr="004E4BE5" w:rsidRDefault="00586ACA" w:rsidP="00E4198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F23B4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4EA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B82" w14:textId="290EBB2F" w:rsidR="00586ACA" w:rsidRPr="00E41983" w:rsidRDefault="00586ACA" w:rsidP="00C2295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6A5" w14:textId="24D20B78" w:rsidR="00586ACA" w:rsidRPr="00E41983" w:rsidRDefault="00586ACA" w:rsidP="00C2295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01DA" w14:textId="15B6E73F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586ACA" w:rsidRPr="004E4BE5" w14:paraId="4680386B" w14:textId="77777777" w:rsidTr="00D44DEE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963FB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52E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F7D1C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8E7E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9CB" w14:textId="77777777" w:rsidR="00586ACA" w:rsidRPr="0034449B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460E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D19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0B7" w14:textId="2D758570" w:rsidR="00586ACA" w:rsidRPr="00E41983" w:rsidRDefault="00586ACA" w:rsidP="00C2295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741" w14:textId="046EE5E0" w:rsidR="00586ACA" w:rsidRPr="00E41983" w:rsidRDefault="00586ACA" w:rsidP="00C2295E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FC4E" w14:textId="352FC394" w:rsidR="00586ACA" w:rsidRPr="00E41983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586ACA" w:rsidRPr="004E4BE5" w14:paraId="3AE45B3D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32EB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B373E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FF26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FC12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CF8E8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5C93A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41A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812" w14:textId="0E014B12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E765E">
              <w:rPr>
                <w:rFonts w:ascii="Calibri" w:hAnsi="Calibri" w:cs="Calibri"/>
                <w:sz w:val="22"/>
                <w:szCs w:val="22"/>
              </w:rPr>
              <w:t>2.5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9D8" w14:textId="653D01B5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FE765E">
              <w:rPr>
                <w:rFonts w:ascii="Calibri" w:hAnsi="Calibri" w:cs="Calibri"/>
                <w:sz w:val="22"/>
                <w:szCs w:val="22"/>
              </w:rPr>
              <w:t>2.9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95E53" w14:textId="6E85B791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733AB">
              <w:rPr>
                <w:rFonts w:ascii="Calibri" w:hAnsi="Calibri" w:cs="Calibri"/>
                <w:sz w:val="22"/>
                <w:szCs w:val="22"/>
              </w:rPr>
              <w:t>6.5</w:t>
            </w:r>
          </w:p>
        </w:tc>
      </w:tr>
      <w:tr w:rsidR="00586ACA" w:rsidRPr="004E4BE5" w14:paraId="185D4479" w14:textId="77777777" w:rsidTr="00504980">
        <w:trPr>
          <w:trHeight w:val="302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F8C4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D96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1366" w14:textId="77777777" w:rsidR="00586ACA" w:rsidRPr="004E4BE5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E5EE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5F0" w14:textId="77777777" w:rsidR="00586ACA" w:rsidRPr="0034449B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728" w14:textId="77777777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3D2" w14:textId="77777777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469" w14:textId="3E514CA0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453B2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40CE" w14:textId="652B08BB" w:rsidR="00586ACA" w:rsidRDefault="00586ACA" w:rsidP="00C2295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D453B2">
              <w:rPr>
                <w:rFonts w:ascii="Calibri" w:hAnsi="Calibri" w:cs="Calibri"/>
                <w:sz w:val="22"/>
                <w:szCs w:val="22"/>
              </w:rPr>
              <w:t>1.5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15AB" w14:textId="12296A1D" w:rsidR="00586ACA" w:rsidRDefault="00586ACA" w:rsidP="00C2295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C64C5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733AB">
              <w:rPr>
                <w:rFonts w:ascii="Calibri" w:hAnsi="Calibri" w:cs="Calibri"/>
                <w:sz w:val="22"/>
                <w:szCs w:val="22"/>
              </w:rPr>
              <w:t>4.6</w:t>
            </w:r>
          </w:p>
        </w:tc>
      </w:tr>
    </w:tbl>
    <w:p w14:paraId="51118577" w14:textId="2272A88A" w:rsidR="002744B4" w:rsidRDefault="001C3034" w:rsidP="001C3034">
      <w:pPr>
        <w:pStyle w:val="Caption"/>
        <w:jc w:val="center"/>
        <w:rPr>
          <w:sz w:val="22"/>
          <w:szCs w:val="22"/>
        </w:rPr>
      </w:pPr>
      <w:r w:rsidRPr="001C3034">
        <w:rPr>
          <w:sz w:val="22"/>
          <w:szCs w:val="22"/>
        </w:rPr>
        <w:t xml:space="preserve">Table </w:t>
      </w:r>
      <w:r w:rsidRPr="001C3034">
        <w:rPr>
          <w:sz w:val="22"/>
          <w:szCs w:val="22"/>
        </w:rPr>
        <w:fldChar w:fldCharType="begin"/>
      </w:r>
      <w:r w:rsidRPr="001C3034">
        <w:rPr>
          <w:sz w:val="22"/>
          <w:szCs w:val="22"/>
        </w:rPr>
        <w:instrText xml:space="preserve"> SEQ Table \* ARABIC </w:instrText>
      </w:r>
      <w:r w:rsidRPr="001C3034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8</w:t>
      </w:r>
      <w:r w:rsidRPr="001C3034">
        <w:rPr>
          <w:sz w:val="22"/>
          <w:szCs w:val="22"/>
        </w:rPr>
        <w:fldChar w:fldCharType="end"/>
      </w:r>
      <w:r>
        <w:rPr>
          <w:sz w:val="22"/>
          <w:szCs w:val="22"/>
        </w:rPr>
        <w:t>: PRS-RSRP simulation results for FR</w:t>
      </w:r>
      <w:r w:rsidR="00C2295E">
        <w:rPr>
          <w:sz w:val="22"/>
          <w:szCs w:val="22"/>
        </w:rPr>
        <w:t>2 in</w:t>
      </w:r>
      <w:r>
        <w:rPr>
          <w:sz w:val="22"/>
          <w:szCs w:val="22"/>
        </w:rPr>
        <w:t xml:space="preserve"> TDL-</w:t>
      </w:r>
      <w:r w:rsidR="00C2295E">
        <w:rPr>
          <w:sz w:val="22"/>
          <w:szCs w:val="22"/>
        </w:rPr>
        <w:t>C</w:t>
      </w:r>
      <w:r>
        <w:rPr>
          <w:sz w:val="22"/>
          <w:szCs w:val="22"/>
        </w:rPr>
        <w:t>.</w:t>
      </w:r>
    </w:p>
    <w:p w14:paraId="0E785CFB" w14:textId="3A440D27" w:rsidR="00E27AF5" w:rsidRDefault="00E27AF5" w:rsidP="00E27AF5"/>
    <w:p w14:paraId="5FB96E61" w14:textId="77777777" w:rsidR="00E27AF5" w:rsidRPr="00E27AF5" w:rsidRDefault="00E27AF5" w:rsidP="00E27AF5"/>
    <w:p w14:paraId="31A3B3D8" w14:textId="77777777" w:rsidR="004D683E" w:rsidRDefault="004D683E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tbl>
      <w:tblPr>
        <w:tblW w:w="8812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3096"/>
      </w:tblGrid>
      <w:tr w:rsidR="003669F0" w:rsidRPr="004E4BE5" w14:paraId="7D9A5128" w14:textId="77777777" w:rsidTr="0089246D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9EA6" w14:textId="77777777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41A3" w14:textId="77777777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E374" w14:textId="77777777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BFCA" w14:textId="77777777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A2E4" w14:textId="77777777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9DE11" w14:textId="77777777" w:rsidR="003669F0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7EA3" w14:textId="6EE68D00" w:rsidR="003669F0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8D4" w14:textId="0F71405A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3669F0" w:rsidRPr="004E4BE5" w14:paraId="6A72FE92" w14:textId="77777777" w:rsidTr="0089246D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6B10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FE48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F636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383A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545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6A1" w14:textId="77777777" w:rsidR="003669F0" w:rsidRPr="004E4BE5" w:rsidRDefault="003669F0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4D5" w14:textId="77777777" w:rsidR="003669F0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2B11" w14:textId="40544398" w:rsidR="003669F0" w:rsidRPr="004E4BE5" w:rsidRDefault="003669F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397A92" w:rsidRPr="004E4BE5" w14:paraId="2847E21C" w14:textId="77777777" w:rsidTr="001612EA">
        <w:trPr>
          <w:trHeight w:val="30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38BC6" w14:textId="7919DEBF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60C09" w14:textId="0C89021D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9EB2" w14:textId="31DF3922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CDBF3" w14:textId="48B714A4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E9F1E" w14:textId="5DB0C451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B1153" w14:textId="6168469E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8D6" w14:textId="52B4ABCC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5E78" w14:textId="3DAFD4D1" w:rsidR="00397A92" w:rsidRPr="00E41983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±155</w:t>
            </w:r>
          </w:p>
        </w:tc>
      </w:tr>
      <w:tr w:rsidR="00397A92" w:rsidRPr="004E4BE5" w14:paraId="6FDFEDA2" w14:textId="77777777" w:rsidTr="00067E93">
        <w:trPr>
          <w:trHeight w:val="30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2CB82" w14:textId="77777777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1DC" w14:textId="77777777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2146" w14:textId="77777777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57CB" w14:textId="77777777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6A9" w14:textId="77777777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18E9" w14:textId="77777777" w:rsidR="00397A92" w:rsidRPr="004E4BE5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279" w14:textId="782F9D9A" w:rsidR="00397A92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685F" w14:textId="721DEFE6" w:rsidR="00397A92" w:rsidRPr="00E41983" w:rsidRDefault="00397A92" w:rsidP="00397A92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±146</w:t>
            </w:r>
          </w:p>
        </w:tc>
      </w:tr>
      <w:tr w:rsidR="0069626D" w:rsidRPr="004E4BE5" w14:paraId="58AE41D4" w14:textId="77777777" w:rsidTr="00D0583F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88A0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05165" w14:textId="61BE9A0B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F5F7D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F2969" w14:textId="2B179B7F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4634E" w14:textId="750FF148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9016" w14:textId="7FA85CAD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182" w14:textId="55BE1DBF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272" w14:textId="0CFE1618" w:rsidR="0069626D" w:rsidRPr="00720663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20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±66</w:t>
            </w:r>
          </w:p>
        </w:tc>
      </w:tr>
      <w:tr w:rsidR="0069626D" w:rsidRPr="004E4BE5" w14:paraId="2D8FF9B3" w14:textId="77777777" w:rsidTr="00252B67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201A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4C7A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C5A7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6FA2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D22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4EAE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E13" w14:textId="79880B83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3F9B" w14:textId="4D8A7F28" w:rsidR="0069626D" w:rsidRPr="00720663" w:rsidRDefault="005129BB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2066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±66</w:t>
            </w:r>
          </w:p>
        </w:tc>
      </w:tr>
      <w:tr w:rsidR="0069626D" w:rsidRPr="004E4BE5" w14:paraId="2E96E877" w14:textId="77777777" w:rsidTr="00067E93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38F0C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364FA" w14:textId="06179C58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58557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94620" w14:textId="04D76083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42C91" w14:textId="14E74748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E8294" w14:textId="07A64411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8B7" w14:textId="732EACB4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88D9" w14:textId="06DB719D" w:rsidR="0069626D" w:rsidRPr="00826F59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</w:t>
            </w:r>
            <w:r w:rsidR="00D359EF"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69626D" w:rsidRPr="004E4BE5" w14:paraId="44AC2A1D" w14:textId="77777777" w:rsidTr="006E1B21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15D6A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82E0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9D45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4E5D" w14:textId="77777777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07A6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382E" w14:textId="77777777" w:rsidR="0069626D" w:rsidRPr="004E4BE5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247D" w14:textId="60A46901" w:rsidR="0069626D" w:rsidRDefault="0069626D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98EB" w14:textId="09C6D37A" w:rsidR="0069626D" w:rsidRPr="00826F59" w:rsidRDefault="005129BB" w:rsidP="00C360F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</w:t>
            </w:r>
            <w:r w:rsidR="00D359EF" w:rsidRPr="00826F5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</w:tr>
      <w:tr w:rsidR="008D07CE" w:rsidRPr="004E4BE5" w14:paraId="15DA250D" w14:textId="77777777" w:rsidTr="008E45A3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1EA0" w14:textId="77777777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2A6A3" w14:textId="307DC953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6BC5" w14:textId="6B6F3F09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63304" w14:textId="00B10F04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00C9E" w14:textId="68BF084F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0B156" w14:textId="03AEB71D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D52" w14:textId="127DFB53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9C97" w14:textId="70326098" w:rsidR="008D07CE" w:rsidRPr="00E41983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±68</w:t>
            </w:r>
          </w:p>
        </w:tc>
      </w:tr>
      <w:tr w:rsidR="008D07CE" w:rsidRPr="004E4BE5" w14:paraId="3BEC3457" w14:textId="77777777" w:rsidTr="00A47E61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AF8BA" w14:textId="77777777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F1C6" w14:textId="77777777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4306" w14:textId="77777777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0E06" w14:textId="77777777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FC03" w14:textId="77777777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AE12" w14:textId="77777777" w:rsidR="008D07CE" w:rsidRPr="004E4BE5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E1B" w14:textId="061F6597" w:rsidR="008D07CE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FC47" w14:textId="2F6FA7D8" w:rsidR="008D07CE" w:rsidRPr="00E41983" w:rsidRDefault="008D07CE" w:rsidP="008D07CE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±68</w:t>
            </w:r>
          </w:p>
        </w:tc>
      </w:tr>
      <w:tr w:rsidR="0069626D" w:rsidRPr="004E4BE5" w14:paraId="15D6CBA6" w14:textId="77777777" w:rsidTr="0069626D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48516" w14:textId="77777777" w:rsidR="0069626D" w:rsidRPr="004E4BE5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27530" w14:textId="3B0D89FC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65DE6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D0185" w14:textId="0F1CE979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0114D" w14:textId="63357D47" w:rsidR="0069626D" w:rsidRPr="004E4BE5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4837A" w14:textId="16140116" w:rsidR="0069626D" w:rsidRPr="004E4BE5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F13B" w14:textId="3DDED6E1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2FA5" w14:textId="53C4086D" w:rsidR="0069626D" w:rsidRPr="00026C85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026C85"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</w:t>
            </w:r>
          </w:p>
        </w:tc>
      </w:tr>
      <w:tr w:rsidR="0069626D" w:rsidRPr="004E4BE5" w14:paraId="5EF77106" w14:textId="77777777" w:rsidTr="0069626D">
        <w:trPr>
          <w:trHeight w:val="302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3259" w14:textId="77777777" w:rsidR="0069626D" w:rsidRPr="004E4BE5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6FC0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F67D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D5CE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02BE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B18" w14:textId="77777777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C2A" w14:textId="28E64D7B" w:rsidR="0069626D" w:rsidRDefault="0069626D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05EF" w14:textId="3F61A26C" w:rsidR="0069626D" w:rsidRPr="00026C85" w:rsidRDefault="00320BA6" w:rsidP="00F04CA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</w:t>
            </w:r>
            <w:r w:rsidR="00026C85" w:rsidRPr="00026C8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</w:tr>
    </w:tbl>
    <w:p w14:paraId="66343694" w14:textId="53AAF0B8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9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>RSTD simulation results for FR1 in AWGN.</w:t>
      </w:r>
    </w:p>
    <w:p w14:paraId="5468E5BA" w14:textId="77777777" w:rsidR="003937AF" w:rsidRDefault="003937AF" w:rsidP="00AB5379">
      <w:pPr>
        <w:rPr>
          <w:lang w:val="en-US"/>
        </w:rPr>
      </w:pPr>
    </w:p>
    <w:tbl>
      <w:tblPr>
        <w:tblW w:w="8812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3096"/>
      </w:tblGrid>
      <w:tr w:rsidR="00CB0D55" w:rsidRPr="004E4BE5" w14:paraId="3FAAE5D3" w14:textId="77777777" w:rsidTr="00D869A5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C37B" w14:textId="77777777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30D5" w14:textId="77777777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2BA1" w14:textId="77777777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8792" w14:textId="77777777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BD7" w14:textId="77777777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EBBE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77E4" w14:textId="6F230E66" w:rsidR="00CB0D55" w:rsidRDefault="00D869A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9A30" w14:textId="51856E33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CB0D55" w:rsidRPr="004E4BE5" w14:paraId="1991076A" w14:textId="77777777" w:rsidTr="00D869A5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A6F2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5CD8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686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542B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C606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83D5" w14:textId="77777777" w:rsidR="00CB0D55" w:rsidRPr="004E4BE5" w:rsidRDefault="00CB0D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BC9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FF6F" w14:textId="07FAAAF8" w:rsidR="00CB0D55" w:rsidRPr="004E4BE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7C7784" w:rsidRPr="004E4BE5" w14:paraId="485847AF" w14:textId="77777777" w:rsidTr="00D716EC">
        <w:trPr>
          <w:trHeight w:val="30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E9202" w14:textId="77777777" w:rsidR="007C7784" w:rsidRPr="004E4BE5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42867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EAA71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DA5A3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85055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E98DC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41D" w14:textId="3DC7BAFB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591" w14:textId="40BCB201" w:rsidR="007C7784" w:rsidRPr="00E41983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</w:tr>
      <w:tr w:rsidR="007C7784" w:rsidRPr="004E4BE5" w14:paraId="5477CC67" w14:textId="77777777" w:rsidTr="00D716EC">
        <w:trPr>
          <w:trHeight w:val="30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8698D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108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99E94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953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3534" w14:textId="77777777" w:rsidR="007C7784" w:rsidRPr="0034449B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F5FE" w14:textId="77777777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C8A" w14:textId="325CF5C4" w:rsidR="007C7784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BDF8" w14:textId="4E457FBA" w:rsidR="007C7784" w:rsidRPr="00E41983" w:rsidRDefault="007C7784" w:rsidP="007C778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±38</w:t>
            </w:r>
          </w:p>
        </w:tc>
      </w:tr>
      <w:tr w:rsidR="00C65C51" w:rsidRPr="004E4BE5" w14:paraId="6925A505" w14:textId="77777777" w:rsidTr="001C5531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2CFB9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7F387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65DAF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4BBAB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078B1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31BE2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418" w14:textId="334D3E1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42FD" w14:textId="1DD6FF27" w:rsidR="00C65C51" w:rsidRPr="0054270D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4270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</w:t>
            </w:r>
            <w:r w:rsidR="0054270D" w:rsidRPr="0054270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C65C51" w:rsidRPr="004E4BE5" w14:paraId="131F7F21" w14:textId="77777777" w:rsidTr="001C5531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6A786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1AE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40FBF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DC92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79C6" w14:textId="77777777" w:rsidR="00C65C51" w:rsidRPr="0034449B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543" w14:textId="77777777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E5A" w14:textId="3553C2AF" w:rsidR="00C65C51" w:rsidRDefault="00C65C5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AC01" w14:textId="1BD45343" w:rsidR="00C65C51" w:rsidRPr="0054270D" w:rsidRDefault="002F14FD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4270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</w:t>
            </w:r>
            <w:r w:rsidR="0054270D" w:rsidRPr="0054270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CB0D55" w:rsidRPr="004E4BE5" w14:paraId="7CECEC5A" w14:textId="77777777" w:rsidTr="00D869A5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8AB19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C8B4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8D71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D8D5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05F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B0CE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716" w14:textId="77777777" w:rsidR="00CB0D55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8FA1" w14:textId="36CB095E" w:rsidR="00CB0D55" w:rsidRPr="00B75287" w:rsidRDefault="00CB0D55" w:rsidP="00504980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314ED5" w:rsidRPr="004E4BE5" w14:paraId="2780CB54" w14:textId="77777777" w:rsidTr="009C0B1B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422DF" w14:textId="77777777" w:rsidR="00314ED5" w:rsidRPr="004E4BE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A8752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64B7A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A565F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04630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18ACF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A94" w14:textId="7268817B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DAE8" w14:textId="6B7D0F38" w:rsidR="00314ED5" w:rsidRPr="00E41983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314ED5" w:rsidRPr="004E4BE5" w14:paraId="00A7777B" w14:textId="77777777" w:rsidTr="00B84FD6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4B282" w14:textId="77777777" w:rsidR="00314ED5" w:rsidRPr="004E4BE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B2A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BF080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3AF6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EC1" w14:textId="77777777" w:rsidR="00314ED5" w:rsidRPr="0034449B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E6F" w14:textId="77777777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2444" w14:textId="2E3C45D1" w:rsidR="00314ED5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2A89" w14:textId="08287170" w:rsidR="00314ED5" w:rsidRPr="00E41983" w:rsidRDefault="00314ED5" w:rsidP="00314ED5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±18</w:t>
            </w:r>
          </w:p>
        </w:tc>
      </w:tr>
      <w:tr w:rsidR="009C0B1B" w:rsidRPr="004E4BE5" w14:paraId="6C383D62" w14:textId="77777777" w:rsidTr="009C0B1B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50F37" w14:textId="77777777" w:rsidR="009C0B1B" w:rsidRPr="004E4BE5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F36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773A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4D965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4ABB1" w14:textId="77777777" w:rsidR="009C0B1B" w:rsidRDefault="009C0B1B" w:rsidP="009C0B1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444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B8163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2F9" w14:textId="594F3FC3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5CDB" w14:textId="70FDCCC5" w:rsidR="009C0B1B" w:rsidRPr="00E27C9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27C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</w:tr>
      <w:tr w:rsidR="009C0B1B" w:rsidRPr="004E4BE5" w14:paraId="3CCAA0F6" w14:textId="77777777" w:rsidTr="00B44E9C">
        <w:trPr>
          <w:trHeight w:val="302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7623" w14:textId="77777777" w:rsidR="009C0B1B" w:rsidRPr="004E4BE5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FBBA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CE56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82D2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A5E" w14:textId="77777777" w:rsidR="009C0B1B" w:rsidRPr="0034449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716" w14:textId="77777777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703" w14:textId="504DF7B4" w:rsidR="009C0B1B" w:rsidRDefault="009C0B1B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523C" w14:textId="63A5927B" w:rsidR="009C0B1B" w:rsidRPr="00E27C9B" w:rsidRDefault="00F36BF1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27C9B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±9</w:t>
            </w:r>
          </w:p>
        </w:tc>
      </w:tr>
    </w:tbl>
    <w:p w14:paraId="5ECAE5A9" w14:textId="0EE4F6E0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10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>RSTD simulation results for FR2 in AWGN.</w:t>
      </w:r>
    </w:p>
    <w:p w14:paraId="19F52B59" w14:textId="0865F708" w:rsidR="00600AAC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tbl>
      <w:tblPr>
        <w:tblW w:w="8810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3094"/>
      </w:tblGrid>
      <w:tr w:rsidR="00864355" w:rsidRPr="004E4BE5" w14:paraId="549B88C5" w14:textId="77777777" w:rsidTr="00864355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9DB7" w14:textId="77777777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1626" w14:textId="77777777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9124" w14:textId="77777777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C3C2" w14:textId="77777777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AD5E" w14:textId="77777777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F91FE" w14:textId="77777777" w:rsidR="0086435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A451F" w14:textId="11264047" w:rsidR="0086435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8281" w14:textId="60D63E8B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864355" w:rsidRPr="004E4BE5" w14:paraId="4617770B" w14:textId="77777777" w:rsidTr="00864355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DBB5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AF69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FDFA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2775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67E1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B4D" w14:textId="77777777" w:rsidR="00864355" w:rsidRPr="004E4BE5" w:rsidRDefault="00864355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56F" w14:textId="77777777" w:rsidR="0086435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18EF" w14:textId="4B8B9EC6" w:rsidR="00864355" w:rsidRPr="004E4BE5" w:rsidRDefault="00864355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C06E69" w:rsidRPr="004E4BE5" w14:paraId="12D298CC" w14:textId="77777777" w:rsidTr="00286A48">
        <w:trPr>
          <w:trHeight w:val="30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EC255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1E87B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099F7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F660E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B1250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A37C4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422" w14:textId="28290754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1745" w14:textId="7CF34D1C" w:rsidR="00C06E69" w:rsidRPr="00E41983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±366</w:t>
            </w:r>
          </w:p>
        </w:tc>
      </w:tr>
      <w:tr w:rsidR="00C06E69" w:rsidRPr="004E4BE5" w14:paraId="3BD77E59" w14:textId="77777777" w:rsidTr="00AA7758">
        <w:trPr>
          <w:trHeight w:val="30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4B283" w14:textId="77777777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19D1" w14:textId="77777777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32AE" w14:textId="77777777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0930" w14:textId="77777777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5753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94F" w14:textId="77777777" w:rsidR="00C06E69" w:rsidRPr="004E4BE5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0F3E" w14:textId="490AE819" w:rsidR="00C06E69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B80D" w14:textId="2D3381C7" w:rsidR="00C06E69" w:rsidRPr="00E41983" w:rsidRDefault="00C06E69" w:rsidP="00C06E69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±161</w:t>
            </w:r>
          </w:p>
        </w:tc>
      </w:tr>
      <w:tr w:rsidR="00696793" w:rsidRPr="004E4BE5" w14:paraId="12A3C6BB" w14:textId="77777777" w:rsidTr="003B74A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C7EB6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5D33A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51A03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39292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ACEB2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4C78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FBF5" w14:textId="3DA54553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E690" w14:textId="7336FD29" w:rsidR="00696793" w:rsidRPr="00D53866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D5386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D53866" w:rsidRPr="00D5386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345</w:t>
            </w:r>
          </w:p>
        </w:tc>
      </w:tr>
      <w:tr w:rsidR="00696793" w:rsidRPr="004E4BE5" w14:paraId="1F0694B2" w14:textId="77777777" w:rsidTr="005775A0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2371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7E3D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6E259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14C" w14:textId="77777777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F697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F1B9" w14:textId="77777777" w:rsidR="00696793" w:rsidRPr="004E4BE5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0B37" w14:textId="5F5AE8E3" w:rsidR="00696793" w:rsidRDefault="00696793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21FD" w14:textId="73D70947" w:rsidR="00696793" w:rsidRPr="00D53866" w:rsidRDefault="00FA6C00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D5386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±103</w:t>
            </w:r>
          </w:p>
        </w:tc>
      </w:tr>
      <w:tr w:rsidR="001A1F69" w:rsidRPr="004E4BE5" w14:paraId="68A833C0" w14:textId="77777777" w:rsidTr="00AA7758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BB20D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A6674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93FCA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10572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AB0D2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E29EE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619" w14:textId="7172FF1F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3B1B" w14:textId="50369938" w:rsidR="001A1F69" w:rsidRPr="006C7E31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C7E31"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94</w:t>
            </w:r>
          </w:p>
        </w:tc>
      </w:tr>
      <w:tr w:rsidR="001A1F69" w:rsidRPr="004E4BE5" w14:paraId="221837C0" w14:textId="77777777" w:rsidTr="00FE0085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4FEA6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F9FF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A7B9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FE4" w14:textId="77777777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3B2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53A7" w14:textId="77777777" w:rsidR="001A1F69" w:rsidRPr="004E4BE5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4EF" w14:textId="63B23056" w:rsidR="001A1F69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8F32" w14:textId="6A2E2BB6" w:rsidR="001A1F69" w:rsidRPr="006C7E31" w:rsidRDefault="001A1F69" w:rsidP="001A1F6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6C7E31"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51</w:t>
            </w:r>
          </w:p>
        </w:tc>
      </w:tr>
      <w:tr w:rsidR="009B0204" w:rsidRPr="004E4BE5" w14:paraId="52489506" w14:textId="77777777" w:rsidTr="00112B2C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64EC1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7FB36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D09D4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EE13B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37EC1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A8A6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5C02" w14:textId="6420BB48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FF94" w14:textId="3109A7FA" w:rsidR="009B0204" w:rsidRPr="00E41983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±227</w:t>
            </w:r>
          </w:p>
        </w:tc>
      </w:tr>
      <w:tr w:rsidR="009B0204" w:rsidRPr="004E4BE5" w14:paraId="4941CFEF" w14:textId="77777777" w:rsidTr="009E3517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2C291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56A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BAF2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D524" w14:textId="77777777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B067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2FAC" w14:textId="77777777" w:rsidR="009B0204" w:rsidRPr="004E4BE5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B34" w14:textId="56BDA74D" w:rsidR="009B0204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49B0" w14:textId="2E0F955C" w:rsidR="009B0204" w:rsidRPr="00E41983" w:rsidRDefault="009B0204" w:rsidP="009B020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±100</w:t>
            </w:r>
          </w:p>
        </w:tc>
      </w:tr>
      <w:tr w:rsidR="006912CA" w:rsidRPr="004E4BE5" w14:paraId="7588A170" w14:textId="77777777" w:rsidTr="0028631B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9F33A" w14:textId="77777777" w:rsidR="006912CA" w:rsidRPr="004E4BE5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4CF10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86E3B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9A9F8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A7572" w14:textId="77777777" w:rsidR="006912CA" w:rsidRPr="004E4BE5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74E5" w14:textId="77777777" w:rsidR="006912CA" w:rsidRPr="004E4BE5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AB3" w14:textId="44C80F43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5222" w14:textId="51EB809F" w:rsidR="006912CA" w:rsidRPr="00200DDE" w:rsidRDefault="006F1C36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200DDE"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  <w:r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  <w:r w:rsidR="00200DDE"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</w:p>
        </w:tc>
      </w:tr>
      <w:tr w:rsidR="006912CA" w:rsidRPr="004E4BE5" w14:paraId="0E06DF7D" w14:textId="77777777" w:rsidTr="0028631B">
        <w:trPr>
          <w:trHeight w:val="302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0D06" w14:textId="77777777" w:rsidR="006912CA" w:rsidRPr="004E4BE5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67B5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45E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B622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01BB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326E" w14:textId="77777777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B74" w14:textId="49FE5275" w:rsidR="006912CA" w:rsidRDefault="006912CA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5D6C" w14:textId="172D8E66" w:rsidR="006912CA" w:rsidRPr="00200DDE" w:rsidRDefault="006F1C36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±5</w:t>
            </w:r>
            <w:r w:rsidR="00200DDE"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</w:tr>
    </w:tbl>
    <w:p w14:paraId="587563AE" w14:textId="4775E9CD" w:rsidR="00DA5475" w:rsidRPr="00954EF0" w:rsidRDefault="00600AAC" w:rsidP="00600AAC">
      <w:pPr>
        <w:pStyle w:val="Caption"/>
        <w:jc w:val="center"/>
        <w:rPr>
          <w:sz w:val="22"/>
          <w:szCs w:val="22"/>
          <w:lang w:val="en-US" w:eastAsia="zh-CN"/>
        </w:rPr>
      </w:pPr>
      <w:r w:rsidRPr="00600AAC">
        <w:rPr>
          <w:sz w:val="22"/>
          <w:szCs w:val="22"/>
        </w:rPr>
        <w:t xml:space="preserve">Table </w:t>
      </w:r>
      <w:r w:rsidRPr="00600AAC">
        <w:rPr>
          <w:sz w:val="22"/>
          <w:szCs w:val="22"/>
        </w:rPr>
        <w:fldChar w:fldCharType="begin"/>
      </w:r>
      <w:r w:rsidRPr="00600AAC">
        <w:rPr>
          <w:sz w:val="22"/>
          <w:szCs w:val="22"/>
        </w:rPr>
        <w:instrText xml:space="preserve"> SEQ Table \* ARABIC </w:instrText>
      </w:r>
      <w:r w:rsidRPr="00600AAC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11</w:t>
      </w:r>
      <w:r w:rsidRPr="00600AA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DA5475">
        <w:rPr>
          <w:sz w:val="22"/>
          <w:szCs w:val="22"/>
        </w:rPr>
        <w:t>RSTD simulation results for FR1 in TDL-A.</w:t>
      </w:r>
    </w:p>
    <w:p w14:paraId="1ED252DD" w14:textId="0ED3FC43" w:rsidR="00C35D77" w:rsidRDefault="00C35D77">
      <w:pPr>
        <w:spacing w:after="0"/>
        <w:rPr>
          <w:lang w:val="en-US"/>
        </w:rPr>
      </w:pPr>
    </w:p>
    <w:p w14:paraId="722B2B84" w14:textId="77777777" w:rsidR="00E10782" w:rsidRDefault="00E10782">
      <w:pPr>
        <w:spacing w:after="0"/>
        <w:rPr>
          <w:lang w:val="en-US"/>
        </w:rPr>
      </w:pPr>
    </w:p>
    <w:tbl>
      <w:tblPr>
        <w:tblW w:w="8810" w:type="dxa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3094"/>
      </w:tblGrid>
      <w:tr w:rsidR="00974EE9" w:rsidRPr="004E4BE5" w14:paraId="79FE20AE" w14:textId="77777777" w:rsidTr="00504980">
        <w:trPr>
          <w:trHeight w:val="53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0172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A3B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8EC7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3DDD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0B65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DFFCC" w14:textId="77777777" w:rsidR="00974EE9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B3AB4" w14:textId="77777777" w:rsidR="00974EE9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0680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974EE9" w:rsidRPr="004E4BE5" w14:paraId="7C0E340D" w14:textId="77777777" w:rsidTr="00504980">
        <w:trPr>
          <w:trHeight w:val="78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BEA8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E7DC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9891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F4FB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EFDD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D158" w14:textId="77777777" w:rsidR="00974EE9" w:rsidRPr="004E4BE5" w:rsidRDefault="00974EE9" w:rsidP="0050498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190" w14:textId="77777777" w:rsidR="00974EE9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FDED" w14:textId="77777777" w:rsidR="00974EE9" w:rsidRPr="004E4BE5" w:rsidRDefault="00974EE9" w:rsidP="005049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8A492C" w:rsidRPr="004E4BE5" w14:paraId="354789E8" w14:textId="77777777" w:rsidTr="00203354">
        <w:trPr>
          <w:trHeight w:val="30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FD773" w14:textId="6BADA1C0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93303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6EAEE" w14:textId="04143165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F9B6E" w14:textId="247FB262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AA52D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F7D7F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5C4A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2C9E" w14:textId="74D1CA27" w:rsidR="008A492C" w:rsidRPr="00E41983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8A492C" w:rsidRPr="004E4BE5" w14:paraId="490B07FA" w14:textId="77777777" w:rsidTr="00203354">
        <w:trPr>
          <w:trHeight w:val="30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26153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7109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55D6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DE56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8327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3707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C270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13B0" w14:textId="2F451F3F" w:rsidR="008A492C" w:rsidRPr="00E41983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8A492C" w:rsidRPr="004E4BE5" w14:paraId="639F1C7B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CEC6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24A50" w14:textId="7F366C96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9A460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AB06" w14:textId="18CFEBAD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4EF34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788E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12E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2A7F" w14:textId="4973BCE8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30B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60B1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72</w:t>
            </w:r>
          </w:p>
        </w:tc>
      </w:tr>
      <w:tr w:rsidR="008A492C" w:rsidRPr="004E4BE5" w14:paraId="7F917634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48C6C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119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2EB35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22E6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8CF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C38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A9A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90DF" w14:textId="6C2973B4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30B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960B1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8A492C" w:rsidRPr="004E4BE5" w14:paraId="7C5971AC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095C4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E30D6" w14:textId="2E083132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430CC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0DEA6" w14:textId="0EBBDD8C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A464B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789BB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6A5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EE5F" w14:textId="2CCB97F2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A492C" w:rsidRPr="004E4BE5" w14:paraId="1F024D4C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AD869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F09D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80EB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6E97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9209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54CA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3F9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E94E" w14:textId="1990F3E3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8A492C" w:rsidRPr="004E4BE5" w14:paraId="76B162C3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C2F1B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7F820" w14:textId="39E03B32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6AAE2" w14:textId="14AD6E7E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66FF9" w14:textId="64BFA749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2956C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B34B6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1A36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5945" w14:textId="09CC8F14" w:rsidR="008A492C" w:rsidRPr="00E41983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8A492C" w:rsidRPr="004E4BE5" w14:paraId="2BC209A9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6C39C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F963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09E8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D2F0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183E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606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120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76AA" w14:textId="0799A7EB" w:rsidR="008A492C" w:rsidRPr="00E41983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8A492C" w:rsidRPr="004E4BE5" w14:paraId="5E7BEDE5" w14:textId="77777777" w:rsidTr="00203354">
        <w:trPr>
          <w:trHeight w:val="302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9712F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B47" w14:textId="3D6B00C9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FBF84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2F403" w14:textId="39545A8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7CE63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587C1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E25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72C6" w14:textId="115F8F43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30B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132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62</w:t>
            </w:r>
          </w:p>
        </w:tc>
      </w:tr>
      <w:tr w:rsidR="008A492C" w:rsidRPr="004E4BE5" w14:paraId="2D25AAF7" w14:textId="77777777" w:rsidTr="00203354">
        <w:trPr>
          <w:trHeight w:val="302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4D78" w14:textId="77777777" w:rsidR="008A492C" w:rsidRPr="004E4BE5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E848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FD62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4961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F198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2884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0B0" w14:textId="7777777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2DBE" w14:textId="33A138E7" w:rsidR="008A492C" w:rsidRDefault="008A492C" w:rsidP="008A492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30B0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BD132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</w:p>
        </w:tc>
      </w:tr>
    </w:tbl>
    <w:p w14:paraId="6C7FC372" w14:textId="06141B30" w:rsidR="00C35D77" w:rsidRPr="00954EF0" w:rsidRDefault="00B21C33" w:rsidP="00B21C33">
      <w:pPr>
        <w:pStyle w:val="Caption"/>
        <w:jc w:val="center"/>
        <w:rPr>
          <w:sz w:val="22"/>
          <w:szCs w:val="22"/>
          <w:lang w:val="en-US" w:eastAsia="zh-CN"/>
        </w:rPr>
      </w:pPr>
      <w:r w:rsidRPr="00B21C33">
        <w:rPr>
          <w:sz w:val="22"/>
          <w:szCs w:val="22"/>
        </w:rPr>
        <w:t xml:space="preserve">Table </w:t>
      </w:r>
      <w:r w:rsidRPr="00B21C33">
        <w:rPr>
          <w:sz w:val="22"/>
          <w:szCs w:val="22"/>
        </w:rPr>
        <w:fldChar w:fldCharType="begin"/>
      </w:r>
      <w:r w:rsidRPr="00B21C33">
        <w:rPr>
          <w:sz w:val="22"/>
          <w:szCs w:val="22"/>
        </w:rPr>
        <w:instrText xml:space="preserve"> SEQ Table \* ARABIC </w:instrText>
      </w:r>
      <w:r w:rsidRPr="00B21C33">
        <w:rPr>
          <w:sz w:val="22"/>
          <w:szCs w:val="22"/>
        </w:rPr>
        <w:fldChar w:fldCharType="separate"/>
      </w:r>
      <w:r w:rsidRPr="00B21C33">
        <w:rPr>
          <w:noProof/>
          <w:sz w:val="22"/>
          <w:szCs w:val="22"/>
        </w:rPr>
        <w:t>12</w:t>
      </w:r>
      <w:r w:rsidRPr="00B21C33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C35D77">
        <w:rPr>
          <w:sz w:val="22"/>
          <w:szCs w:val="22"/>
        </w:rPr>
        <w:t>RSTD simulation results for FR2 in TDL-C.</w:t>
      </w:r>
    </w:p>
    <w:p w14:paraId="2BDFE2E4" w14:textId="77777777" w:rsidR="00974EE9" w:rsidRPr="00AB5379" w:rsidRDefault="00974EE9" w:rsidP="00AB5379">
      <w:pPr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6004EBE8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30</w:t>
      </w:r>
      <w:r w:rsidR="002A074C">
        <w:rPr>
          <w:sz w:val="22"/>
          <w:szCs w:val="22"/>
          <w:lang w:val="en-US"/>
        </w:rPr>
        <w:t>3318</w:t>
      </w:r>
      <w:r w:rsidR="002A6FAC">
        <w:rPr>
          <w:sz w:val="22"/>
          <w:szCs w:val="22"/>
          <w:lang w:val="en-US"/>
        </w:rPr>
        <w:t xml:space="preserve">, </w:t>
      </w:r>
      <w:r w:rsidR="002A074C">
        <w:rPr>
          <w:sz w:val="22"/>
          <w:szCs w:val="22"/>
          <w:u w:val="single"/>
          <w:lang w:val="en-US"/>
        </w:rPr>
        <w:t>S</w:t>
      </w:r>
      <w:r w:rsidR="00BA4C66" w:rsidRPr="00BA4C66">
        <w:rPr>
          <w:sz w:val="22"/>
          <w:szCs w:val="22"/>
          <w:u w:val="single"/>
          <w:lang w:val="en-US"/>
        </w:rPr>
        <w:t xml:space="preserve">imulation assumptions for </w:t>
      </w:r>
      <w:r w:rsidR="00BC6E31">
        <w:rPr>
          <w:sz w:val="22"/>
          <w:szCs w:val="22"/>
          <w:u w:val="single"/>
          <w:lang w:val="en-US"/>
        </w:rPr>
        <w:t>1Rx RedCap</w:t>
      </w:r>
      <w:r w:rsidR="007656D9">
        <w:rPr>
          <w:sz w:val="22"/>
          <w:szCs w:val="22"/>
          <w:u w:val="single"/>
          <w:lang w:val="en-US"/>
        </w:rPr>
        <w:t xml:space="preserve"> UE PRS measurements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7656D9">
        <w:rPr>
          <w:sz w:val="22"/>
          <w:szCs w:val="22"/>
          <w:lang w:val="en-US"/>
        </w:rPr>
        <w:t>6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5C80" w14:textId="77777777" w:rsidR="008346B3" w:rsidRDefault="008346B3">
      <w:r>
        <w:separator/>
      </w:r>
    </w:p>
  </w:endnote>
  <w:endnote w:type="continuationSeparator" w:id="0">
    <w:p w14:paraId="3F2310EC" w14:textId="77777777" w:rsidR="008346B3" w:rsidRDefault="008346B3">
      <w:r>
        <w:continuationSeparator/>
      </w:r>
    </w:p>
  </w:endnote>
  <w:endnote w:type="continuationNotice" w:id="1">
    <w:p w14:paraId="098A1FAE" w14:textId="77777777" w:rsidR="008346B3" w:rsidRDefault="00834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D74C" w14:textId="77777777" w:rsidR="008346B3" w:rsidRDefault="008346B3">
      <w:r>
        <w:separator/>
      </w:r>
    </w:p>
  </w:footnote>
  <w:footnote w:type="continuationSeparator" w:id="0">
    <w:p w14:paraId="3C846C2D" w14:textId="77777777" w:rsidR="008346B3" w:rsidRDefault="008346B3">
      <w:r>
        <w:continuationSeparator/>
      </w:r>
    </w:p>
  </w:footnote>
  <w:footnote w:type="continuationNotice" w:id="1">
    <w:p w14:paraId="36209F7B" w14:textId="77777777" w:rsidR="008346B3" w:rsidRDefault="008346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18049</TotalTime>
  <Pages>7</Pages>
  <Words>1162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4081</cp:revision>
  <cp:lastPrinted>2009-04-22T21:01:00Z</cp:lastPrinted>
  <dcterms:created xsi:type="dcterms:W3CDTF">2020-07-20T16:47:00Z</dcterms:created>
  <dcterms:modified xsi:type="dcterms:W3CDTF">2023-04-10T20:16:00Z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